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9F" w:rsidRDefault="00713E9F" w:rsidP="00FC2AD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4C0385" w:rsidRPr="00794044" w:rsidRDefault="004C0385" w:rsidP="00FC2AD4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794044">
        <w:rPr>
          <w:rFonts w:ascii="Times New Roman" w:hAnsi="Times New Roman"/>
          <w:sz w:val="28"/>
          <w:szCs w:val="28"/>
        </w:rPr>
        <w:t>ТЕРРИТОРИАЛЬНЫЙ  ОРГАН ФЕДЕРАЛЬНОЙ СЛУЖБЫ</w:t>
      </w:r>
    </w:p>
    <w:p w:rsidR="004C0385" w:rsidRPr="00794044" w:rsidRDefault="004C0385" w:rsidP="00FC2AD4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794044">
        <w:rPr>
          <w:rFonts w:ascii="Times New Roman" w:hAnsi="Times New Roman"/>
          <w:sz w:val="28"/>
          <w:szCs w:val="28"/>
        </w:rPr>
        <w:t>ГОСУДАРСТВЕННОЙ СТАТИСТИКИ ПО ЧЕЧЕНСКОЙ РЕСПУБЛИКЕ</w:t>
      </w:r>
    </w:p>
    <w:p w:rsidR="004C0385" w:rsidRDefault="00FA2B2D" w:rsidP="009E68D5">
      <w:pPr>
        <w:rPr>
          <w:bCs/>
          <w:szCs w:val="28"/>
        </w:rPr>
      </w:pPr>
      <w:r>
        <w:rPr>
          <w:bCs/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3656330</wp:posOffset>
            </wp:positionH>
            <wp:positionV relativeFrom="paragraph">
              <wp:posOffset>145415</wp:posOffset>
            </wp:positionV>
            <wp:extent cx="2272030" cy="2144395"/>
            <wp:effectExtent l="19050" t="0" r="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6029" w:rsidRDefault="00ED6029" w:rsidP="00FC2A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6029" w:rsidRDefault="00ED6029" w:rsidP="00FC2A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ED6029" w:rsidRDefault="00ED6029" w:rsidP="00FC2A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138F" w:rsidRDefault="008D138F" w:rsidP="00FC2A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138F" w:rsidRDefault="008D138F" w:rsidP="00FC2AD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A7EB7" w:rsidRDefault="008A7EB7" w:rsidP="009E68D5">
      <w:pPr>
        <w:rPr>
          <w:rFonts w:ascii="Times New Roman" w:hAnsi="Times New Roman"/>
          <w:b/>
          <w:sz w:val="28"/>
          <w:szCs w:val="28"/>
        </w:rPr>
      </w:pPr>
    </w:p>
    <w:p w:rsidR="009E68D5" w:rsidRDefault="009E68D5" w:rsidP="009E68D5">
      <w:pPr>
        <w:rPr>
          <w:rFonts w:ascii="Times New Roman" w:hAnsi="Times New Roman"/>
          <w:b/>
          <w:sz w:val="28"/>
          <w:szCs w:val="28"/>
        </w:rPr>
      </w:pPr>
    </w:p>
    <w:p w:rsidR="00ED6029" w:rsidRPr="00FC2AD4" w:rsidRDefault="00ED6029" w:rsidP="00FC2AD4">
      <w:pPr>
        <w:jc w:val="center"/>
        <w:rPr>
          <w:rFonts w:ascii="Times New Roman" w:hAnsi="Times New Roman"/>
          <w:b/>
          <w:sz w:val="44"/>
          <w:szCs w:val="44"/>
        </w:rPr>
      </w:pPr>
      <w:r w:rsidRPr="00FC2AD4">
        <w:rPr>
          <w:rFonts w:ascii="Times New Roman" w:hAnsi="Times New Roman"/>
          <w:b/>
          <w:sz w:val="44"/>
          <w:szCs w:val="44"/>
        </w:rPr>
        <w:t>ЧИСЛЕННОСТЬ  И  РАЗМЕЩЕНИЕ  НАСЕЛЕНИЯ</w:t>
      </w:r>
    </w:p>
    <w:p w:rsidR="00ED6029" w:rsidRPr="00794044" w:rsidRDefault="00ED6029" w:rsidP="00FC2AD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94044">
        <w:rPr>
          <w:rFonts w:ascii="Times New Roman" w:hAnsi="Times New Roman"/>
          <w:sz w:val="32"/>
          <w:szCs w:val="32"/>
        </w:rPr>
        <w:t>ИТОГИ ВСЕРОССИЙСКОЙ ПЕРЕПИСИ НАСЕЛЕНИЯ</w:t>
      </w:r>
    </w:p>
    <w:p w:rsidR="00ED6029" w:rsidRPr="00794044" w:rsidRDefault="00ED6029" w:rsidP="00FC2AD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94044">
        <w:rPr>
          <w:rFonts w:ascii="Times New Roman" w:hAnsi="Times New Roman"/>
          <w:sz w:val="32"/>
          <w:szCs w:val="32"/>
        </w:rPr>
        <w:t>2010 ГОДА</w:t>
      </w:r>
      <w:r w:rsidR="00861FDC">
        <w:rPr>
          <w:rFonts w:ascii="Times New Roman" w:hAnsi="Times New Roman"/>
          <w:sz w:val="32"/>
          <w:szCs w:val="32"/>
        </w:rPr>
        <w:t xml:space="preserve"> ПО ЧЕЧЕНСКОЙ РЕСПУБЛИКЕ</w:t>
      </w:r>
    </w:p>
    <w:p w:rsidR="00ED6029" w:rsidRDefault="00ED6029" w:rsidP="00ED602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9E68D5" w:rsidRPr="00ED6029" w:rsidRDefault="009E68D5" w:rsidP="00ED602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D6029" w:rsidRDefault="009E68D5" w:rsidP="00ED602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</w:t>
      </w:r>
    </w:p>
    <w:p w:rsidR="009E68D5" w:rsidRDefault="009E68D5" w:rsidP="00ED602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</w:t>
      </w:r>
    </w:p>
    <w:p w:rsidR="008A7EB7" w:rsidRDefault="008A7EB7" w:rsidP="00794044">
      <w:pPr>
        <w:rPr>
          <w:rFonts w:ascii="Times New Roman" w:hAnsi="Times New Roman"/>
          <w:b/>
          <w:sz w:val="32"/>
          <w:szCs w:val="32"/>
        </w:rPr>
      </w:pPr>
    </w:p>
    <w:p w:rsidR="00794044" w:rsidRPr="00FC2AD4" w:rsidRDefault="008D138F" w:rsidP="009E68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2AD4">
        <w:rPr>
          <w:rFonts w:ascii="Times New Roman" w:hAnsi="Times New Roman"/>
          <w:b/>
          <w:sz w:val="24"/>
          <w:szCs w:val="24"/>
        </w:rPr>
        <w:t>г. Грозный</w:t>
      </w:r>
    </w:p>
    <w:p w:rsidR="009E68D5" w:rsidRPr="00622E55" w:rsidRDefault="008D138F" w:rsidP="00622E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2AD4">
        <w:rPr>
          <w:rFonts w:ascii="Times New Roman" w:hAnsi="Times New Roman"/>
          <w:b/>
          <w:sz w:val="24"/>
          <w:szCs w:val="24"/>
        </w:rPr>
        <w:t>2012</w:t>
      </w:r>
    </w:p>
    <w:p w:rsidR="00ED6029" w:rsidRPr="00FC2AD4" w:rsidRDefault="00ED6029" w:rsidP="00ED6029">
      <w:pPr>
        <w:jc w:val="center"/>
        <w:rPr>
          <w:rFonts w:ascii="Times New Roman" w:hAnsi="Times New Roman"/>
          <w:b/>
          <w:sz w:val="28"/>
          <w:szCs w:val="28"/>
        </w:rPr>
      </w:pPr>
      <w:r w:rsidRPr="00FC2AD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Ind w:w="440" w:type="dxa"/>
        <w:tblLayout w:type="fixed"/>
        <w:tblLook w:val="04A0"/>
      </w:tblPr>
      <w:tblGrid>
        <w:gridCol w:w="661"/>
        <w:gridCol w:w="11240"/>
        <w:gridCol w:w="1984"/>
      </w:tblGrid>
      <w:tr w:rsidR="001D79AB" w:rsidRPr="005456CC" w:rsidTr="00622E55">
        <w:tc>
          <w:tcPr>
            <w:tcW w:w="661" w:type="dxa"/>
            <w:vAlign w:val="center"/>
          </w:tcPr>
          <w:p w:rsidR="001D79AB" w:rsidRPr="005456CC" w:rsidRDefault="001D79AB" w:rsidP="009C1950">
            <w:pPr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240" w:type="dxa"/>
            <w:vAlign w:val="center"/>
          </w:tcPr>
          <w:p w:rsidR="001D79AB" w:rsidRPr="002B119A" w:rsidRDefault="001D79AB" w:rsidP="009C1950">
            <w:pPr>
              <w:rPr>
                <w:rFonts w:ascii="Times New Roman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Предисловие…………………………………………………………………………………………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………………</w:t>
            </w:r>
          </w:p>
        </w:tc>
        <w:tc>
          <w:tcPr>
            <w:tcW w:w="1984" w:type="dxa"/>
            <w:vAlign w:val="bottom"/>
          </w:tcPr>
          <w:p w:rsidR="001D79AB" w:rsidRPr="005456CC" w:rsidRDefault="00B97931" w:rsidP="008F316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11240" w:type="dxa"/>
            <w:vAlign w:val="center"/>
          </w:tcPr>
          <w:p w:rsidR="003D2B1E" w:rsidRPr="002B119A" w:rsidRDefault="003D2B1E" w:rsidP="00143A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>Население, учтенное при Всероссийской переписи населения 2010 года</w:t>
            </w:r>
            <w:r w:rsidR="00143AC6">
              <w:rPr>
                <w:rFonts w:ascii="Times New Roman" w:hAnsi="Times New Roman"/>
                <w:sz w:val="24"/>
                <w:szCs w:val="24"/>
              </w:rPr>
              <w:t xml:space="preserve"> по Чеченской Республике…………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11240" w:type="dxa"/>
            <w:vAlign w:val="center"/>
          </w:tcPr>
          <w:p w:rsidR="003D2B1E" w:rsidRPr="002B119A" w:rsidRDefault="003D2B1E" w:rsidP="00143A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Изменение численности населения </w:t>
            </w:r>
            <w:r w:rsidR="00143AC6">
              <w:rPr>
                <w:rFonts w:ascii="Times New Roman" w:hAnsi="Times New Roman"/>
                <w:sz w:val="24"/>
                <w:szCs w:val="24"/>
              </w:rPr>
              <w:t>Чеченской Республики …………………………………………………….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11240" w:type="dxa"/>
            <w:vAlign w:val="center"/>
          </w:tcPr>
          <w:p w:rsidR="003D2B1E" w:rsidRPr="002B119A" w:rsidRDefault="003D2B1E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>Число районов,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 городских и сельских населенных пунктов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Чеченской Республике</w:t>
            </w:r>
            <w:r w:rsidR="00B97931">
              <w:rPr>
                <w:rFonts w:ascii="Times New Roman" w:hAnsi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</w:p>
        </w:tc>
        <w:tc>
          <w:tcPr>
            <w:tcW w:w="11240" w:type="dxa"/>
            <w:vAlign w:val="center"/>
          </w:tcPr>
          <w:p w:rsidR="001D79AB" w:rsidRPr="005456CC" w:rsidRDefault="003D2B1E" w:rsidP="00622E55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городского и сельского населения по полу по </w:t>
            </w:r>
            <w:r w:rsidR="00622E55">
              <w:rPr>
                <w:rFonts w:ascii="Times New Roman" w:eastAsiaTheme="minorEastAsia" w:hAnsi="Times New Roman"/>
                <w:sz w:val="24"/>
                <w:szCs w:val="24"/>
              </w:rPr>
              <w:t>Чеченской</w:t>
            </w:r>
          </w:p>
          <w:p w:rsidR="003D2B1E" w:rsidRPr="002B119A" w:rsidRDefault="00622E55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Республике</w:t>
            </w:r>
            <w:r w:rsidR="003D2B1E"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 (человек).…..……………………………………………………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</w:p>
        </w:tc>
        <w:tc>
          <w:tcPr>
            <w:tcW w:w="11240" w:type="dxa"/>
            <w:vAlign w:val="center"/>
          </w:tcPr>
          <w:p w:rsidR="00622E55" w:rsidRDefault="003D2B1E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Чеченской Республики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>,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 xml:space="preserve">районов, городских населенных пунктов, </w:t>
            </w:r>
          </w:p>
          <w:p w:rsidR="00622E55" w:rsidRDefault="003D2B1E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сельских населенных пунктов – районных центров и сельских населенных пунктов </w:t>
            </w:r>
          </w:p>
          <w:p w:rsidR="003D2B1E" w:rsidRPr="005456CC" w:rsidRDefault="003D2B1E" w:rsidP="00622E55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>с нас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елением </w:t>
            </w:r>
            <w:r w:rsidR="000C0252"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3 тысячи человек и 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более…..…………………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</w:p>
        </w:tc>
        <w:tc>
          <w:tcPr>
            <w:tcW w:w="11240" w:type="dxa"/>
            <w:vAlign w:val="center"/>
          </w:tcPr>
          <w:p w:rsidR="003D2B1E" w:rsidRPr="002B119A" w:rsidRDefault="003D2B1E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Группировка городских населенных пунктов по численности населения по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Чеченской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Республике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>……………………………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………………………………………………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7.</w:t>
            </w:r>
          </w:p>
        </w:tc>
        <w:tc>
          <w:tcPr>
            <w:tcW w:w="11240" w:type="dxa"/>
            <w:vAlign w:val="center"/>
          </w:tcPr>
          <w:p w:rsidR="003D2B1E" w:rsidRPr="002B119A" w:rsidRDefault="003D2B1E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Группировка сельских населенных пунктов по численности населения по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Чеченской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Республике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………………………………………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1984" w:type="dxa"/>
            <w:vAlign w:val="bottom"/>
          </w:tcPr>
          <w:p w:rsidR="003D2B1E" w:rsidRPr="005456CC" w:rsidRDefault="00B97931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8.</w:t>
            </w:r>
          </w:p>
        </w:tc>
        <w:tc>
          <w:tcPr>
            <w:tcW w:w="11240" w:type="dxa"/>
            <w:vAlign w:val="center"/>
          </w:tcPr>
          <w:p w:rsidR="003D2B1E" w:rsidRPr="002B119A" w:rsidRDefault="00B97931" w:rsidP="00DB41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муниципальных образований </w:t>
            </w:r>
            <w:r w:rsidR="003D2B1E" w:rsidRPr="002B119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22E55">
              <w:rPr>
                <w:rFonts w:ascii="Times New Roman" w:hAnsi="Times New Roman"/>
                <w:sz w:val="24"/>
                <w:szCs w:val="24"/>
              </w:rPr>
              <w:t>Чеченской Республике</w:t>
            </w:r>
            <w:r w:rsidR="003D2B1E" w:rsidRPr="002B119A">
              <w:rPr>
                <w:rFonts w:ascii="Times New Roman" w:hAnsi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………………………………...</w:t>
            </w:r>
            <w:r w:rsidR="00DB41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bottom"/>
          </w:tcPr>
          <w:p w:rsidR="003D2B1E" w:rsidRPr="005456CC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9.</w:t>
            </w:r>
          </w:p>
        </w:tc>
        <w:tc>
          <w:tcPr>
            <w:tcW w:w="11240" w:type="dxa"/>
            <w:vAlign w:val="center"/>
          </w:tcPr>
          <w:p w:rsidR="003D2B1E" w:rsidRPr="002B119A" w:rsidRDefault="0038724B" w:rsidP="00DB41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="00DB41C0">
              <w:rPr>
                <w:rFonts w:ascii="Times New Roman" w:hAnsi="Times New Roman"/>
                <w:sz w:val="24"/>
                <w:szCs w:val="24"/>
              </w:rPr>
              <w:t xml:space="preserve">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="00DB41C0">
              <w:rPr>
                <w:rFonts w:ascii="Times New Roman" w:hAnsi="Times New Roman"/>
                <w:sz w:val="24"/>
                <w:szCs w:val="24"/>
              </w:rPr>
              <w:t>и сельских населенных пунктов Чеченской Республики …………………</w:t>
            </w:r>
          </w:p>
        </w:tc>
        <w:tc>
          <w:tcPr>
            <w:tcW w:w="1984" w:type="dxa"/>
            <w:vAlign w:val="bottom"/>
          </w:tcPr>
          <w:p w:rsidR="003D2B1E" w:rsidRPr="005456CC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B97931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10.</w:t>
            </w:r>
          </w:p>
        </w:tc>
        <w:tc>
          <w:tcPr>
            <w:tcW w:w="11240" w:type="dxa"/>
            <w:vAlign w:val="center"/>
          </w:tcPr>
          <w:p w:rsidR="00DB41C0" w:rsidRPr="002B119A" w:rsidRDefault="00DB41C0" w:rsidP="00DB41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Группировка городских округов по численности населения по </w:t>
            </w:r>
            <w:r>
              <w:rPr>
                <w:rFonts w:ascii="Times New Roman" w:hAnsi="Times New Roman"/>
                <w:sz w:val="24"/>
                <w:szCs w:val="24"/>
              </w:rPr>
              <w:t>Чеченской</w:t>
            </w:r>
          </w:p>
          <w:p w:rsidR="003D2B1E" w:rsidRPr="002B119A" w:rsidRDefault="00DB41C0" w:rsidP="00DB41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Республике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>…………………………………………………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……………………………...</w:t>
            </w:r>
          </w:p>
        </w:tc>
        <w:tc>
          <w:tcPr>
            <w:tcW w:w="1984" w:type="dxa"/>
            <w:vAlign w:val="bottom"/>
          </w:tcPr>
          <w:p w:rsidR="003D2B1E" w:rsidRPr="005456CC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B41C0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</w:tr>
      <w:tr w:rsidR="003D2B1E" w:rsidRPr="005456CC" w:rsidTr="00622E55">
        <w:tc>
          <w:tcPr>
            <w:tcW w:w="661" w:type="dxa"/>
          </w:tcPr>
          <w:p w:rsidR="003D2B1E" w:rsidRPr="005456CC" w:rsidRDefault="003D2B1E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11.</w:t>
            </w:r>
          </w:p>
        </w:tc>
        <w:tc>
          <w:tcPr>
            <w:tcW w:w="11240" w:type="dxa"/>
            <w:vAlign w:val="center"/>
          </w:tcPr>
          <w:p w:rsidR="003D2B1E" w:rsidRPr="002B119A" w:rsidRDefault="00DB41C0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>Группировка муниципальных районов по численности населения по</w:t>
            </w: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Чеченской Республике………………..</w:t>
            </w:r>
          </w:p>
        </w:tc>
        <w:tc>
          <w:tcPr>
            <w:tcW w:w="1984" w:type="dxa"/>
            <w:vAlign w:val="bottom"/>
          </w:tcPr>
          <w:p w:rsidR="003D2B1E" w:rsidRPr="005456CC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B41C0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</w:tr>
      <w:tr w:rsidR="00DB41C0" w:rsidRPr="005456CC" w:rsidTr="00622E55">
        <w:tc>
          <w:tcPr>
            <w:tcW w:w="661" w:type="dxa"/>
          </w:tcPr>
          <w:p w:rsidR="00DB41C0" w:rsidRDefault="00DB41C0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B41C0" w:rsidRPr="005456CC" w:rsidRDefault="00DB41C0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12.</w:t>
            </w:r>
          </w:p>
        </w:tc>
        <w:tc>
          <w:tcPr>
            <w:tcW w:w="11240" w:type="dxa"/>
            <w:vAlign w:val="center"/>
          </w:tcPr>
          <w:p w:rsidR="00DB41C0" w:rsidRDefault="00DB41C0" w:rsidP="00DB41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B41C0" w:rsidRPr="002B119A" w:rsidRDefault="00DB41C0" w:rsidP="00DB41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Группировка городских поселений по численности населения по </w:t>
            </w:r>
            <w:r>
              <w:rPr>
                <w:rFonts w:ascii="Times New Roman" w:hAnsi="Times New Roman"/>
                <w:sz w:val="24"/>
                <w:szCs w:val="24"/>
              </w:rPr>
              <w:t>Чеченской Республике……………………</w:t>
            </w:r>
          </w:p>
        </w:tc>
        <w:tc>
          <w:tcPr>
            <w:tcW w:w="1984" w:type="dxa"/>
            <w:vAlign w:val="bottom"/>
          </w:tcPr>
          <w:p w:rsidR="00DB41C0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B41C0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  <w:p w:rsidR="00DB41C0" w:rsidRPr="005456CC" w:rsidRDefault="00DB41C0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DB41C0" w:rsidRPr="005456CC" w:rsidTr="00622E55">
        <w:tc>
          <w:tcPr>
            <w:tcW w:w="661" w:type="dxa"/>
          </w:tcPr>
          <w:p w:rsidR="00DB41C0" w:rsidRPr="005456CC" w:rsidRDefault="00DB41C0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13.</w:t>
            </w:r>
          </w:p>
        </w:tc>
        <w:tc>
          <w:tcPr>
            <w:tcW w:w="11240" w:type="dxa"/>
            <w:vAlign w:val="center"/>
          </w:tcPr>
          <w:p w:rsidR="00DB41C0" w:rsidRPr="001E4A88" w:rsidRDefault="00DB41C0" w:rsidP="00622E55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Группировка сельских поселений по численности населения по </w:t>
            </w:r>
            <w:r>
              <w:rPr>
                <w:rFonts w:ascii="Times New Roman" w:hAnsi="Times New Roman"/>
                <w:sz w:val="24"/>
                <w:szCs w:val="24"/>
              </w:rPr>
              <w:t>Чеченской Республике……………………...</w:t>
            </w:r>
          </w:p>
        </w:tc>
        <w:tc>
          <w:tcPr>
            <w:tcW w:w="1984" w:type="dxa"/>
            <w:vAlign w:val="bottom"/>
          </w:tcPr>
          <w:p w:rsidR="00DB41C0" w:rsidRPr="005456CC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B41C0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</w:tr>
      <w:tr w:rsidR="00DB41C0" w:rsidRPr="005456CC" w:rsidTr="00622E55">
        <w:tc>
          <w:tcPr>
            <w:tcW w:w="661" w:type="dxa"/>
          </w:tcPr>
          <w:p w:rsidR="00DB41C0" w:rsidRPr="005456CC" w:rsidRDefault="00DB41C0" w:rsidP="00622E55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456CC">
              <w:rPr>
                <w:rFonts w:ascii="Times New Roman" w:eastAsiaTheme="minorEastAsia" w:hAnsi="Times New Roman"/>
                <w:sz w:val="24"/>
                <w:szCs w:val="24"/>
              </w:rPr>
              <w:t>14.</w:t>
            </w:r>
          </w:p>
        </w:tc>
        <w:tc>
          <w:tcPr>
            <w:tcW w:w="11240" w:type="dxa"/>
            <w:vAlign w:val="center"/>
          </w:tcPr>
          <w:p w:rsidR="00DB41C0" w:rsidRPr="002B119A" w:rsidRDefault="00DB41C0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Группировка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районов </w:t>
            </w:r>
            <w:r w:rsidRPr="002B119A">
              <w:rPr>
                <w:rFonts w:ascii="Times New Roman" w:hAnsi="Times New Roman"/>
                <w:sz w:val="24"/>
                <w:szCs w:val="24"/>
              </w:rPr>
              <w:t xml:space="preserve">по численности населения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Чеченской Республике…………………………………………………………………………………………………………..      </w:t>
            </w:r>
          </w:p>
          <w:p w:rsidR="00DB41C0" w:rsidRPr="002B119A" w:rsidRDefault="00DB41C0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Алфавитный указатель наименований </w:t>
            </w:r>
            <w:r w:rsidR="00DD62C8">
              <w:rPr>
                <w:rFonts w:ascii="Times New Roman" w:hAnsi="Times New Roman"/>
                <w:sz w:val="24"/>
                <w:szCs w:val="24"/>
              </w:rPr>
              <w:t>географических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объектов к </w:t>
            </w:r>
            <w:r w:rsidR="00DD62C8">
              <w:rPr>
                <w:rFonts w:ascii="Times New Roman" w:hAnsi="Times New Roman"/>
                <w:sz w:val="24"/>
                <w:szCs w:val="24"/>
              </w:rPr>
              <w:t xml:space="preserve"> таблице 9 ……………………………….</w:t>
            </w:r>
          </w:p>
        </w:tc>
        <w:tc>
          <w:tcPr>
            <w:tcW w:w="1984" w:type="dxa"/>
            <w:vAlign w:val="bottom"/>
          </w:tcPr>
          <w:p w:rsidR="00DB41C0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B41C0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  <w:p w:rsidR="00DB41C0" w:rsidRPr="005456CC" w:rsidRDefault="006713AE" w:rsidP="008F316F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DD62C8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</w:tr>
      <w:tr w:rsidR="00DB41C0" w:rsidRPr="005456CC" w:rsidTr="00622E55">
        <w:tc>
          <w:tcPr>
            <w:tcW w:w="661" w:type="dxa"/>
          </w:tcPr>
          <w:p w:rsidR="00DB41C0" w:rsidRPr="005456CC" w:rsidRDefault="00DB41C0" w:rsidP="00DB41C0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240" w:type="dxa"/>
            <w:vAlign w:val="center"/>
          </w:tcPr>
          <w:p w:rsidR="00DB41C0" w:rsidRPr="002B119A" w:rsidRDefault="00DB41C0" w:rsidP="00622E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B41C0" w:rsidRPr="005456CC" w:rsidRDefault="00DB41C0" w:rsidP="00622E55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26033" w:rsidRDefault="00F26033" w:rsidP="001E4A88">
      <w:pPr>
        <w:tabs>
          <w:tab w:val="left" w:pos="6489"/>
        </w:tabs>
      </w:pPr>
    </w:p>
    <w:p w:rsidR="00DB41C0" w:rsidRPr="002B119A" w:rsidRDefault="00DB41C0" w:rsidP="001E4A88">
      <w:pPr>
        <w:tabs>
          <w:tab w:val="left" w:pos="6489"/>
        </w:tabs>
      </w:pPr>
    </w:p>
    <w:p w:rsidR="008E509D" w:rsidRDefault="00FD2C77" w:rsidP="008E509D">
      <w:pPr>
        <w:pStyle w:val="3"/>
        <w:spacing w:before="0" w:after="120"/>
        <w:ind w:left="0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sz w:val="24"/>
          <w:szCs w:val="24"/>
        </w:rPr>
        <w:lastRenderedPageBreak/>
        <w:t>ПРЕДИСЛОВИЕ</w:t>
      </w:r>
    </w:p>
    <w:p w:rsidR="00622E55" w:rsidRPr="00622E55" w:rsidRDefault="00622E55" w:rsidP="00622E55"/>
    <w:p w:rsidR="00FD2C77" w:rsidRPr="002B119A" w:rsidRDefault="00FD2C77" w:rsidP="001E4A88">
      <w:pPr>
        <w:pStyle w:val="31"/>
        <w:spacing w:line="276" w:lineRule="auto"/>
        <w:rPr>
          <w:szCs w:val="24"/>
        </w:rPr>
      </w:pPr>
      <w:r w:rsidRPr="002B119A">
        <w:rPr>
          <w:szCs w:val="24"/>
        </w:rPr>
        <w:t xml:space="preserve">Всероссийская перепись населения 2010 года проведена в соответствии с Федеральным законом ”О Всероссийской переписи населения” от 25 января 2002 года   № 8-ФЗ, распоряжением Правительства Российской Федерации от 11 января 2006 года №7-р и постановлением Правительства Российской Федерации от 23 декабря 2009 года № 1074 ”Об организации Всероссийской переписи населения в 2010 году” в период с 14 по 25 октября по состоянию на 0 часов 14 октября 2010 года. </w:t>
      </w:r>
    </w:p>
    <w:p w:rsidR="00FD2C77" w:rsidRPr="002B119A" w:rsidRDefault="00FD2C77" w:rsidP="001E4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sz w:val="24"/>
          <w:szCs w:val="24"/>
        </w:rPr>
        <w:t xml:space="preserve">Итоги Всероссийской переписи населения 2010 года </w:t>
      </w:r>
      <w:r w:rsidR="0021453F">
        <w:rPr>
          <w:rFonts w:ascii="Times New Roman" w:hAnsi="Times New Roman"/>
          <w:sz w:val="24"/>
          <w:szCs w:val="24"/>
        </w:rPr>
        <w:t xml:space="preserve"> по Чеченской Республике </w:t>
      </w:r>
      <w:r w:rsidRPr="002B119A">
        <w:rPr>
          <w:rFonts w:ascii="Times New Roman" w:hAnsi="Times New Roman"/>
          <w:sz w:val="24"/>
          <w:szCs w:val="24"/>
        </w:rPr>
        <w:t>издаются в 2012-2013 годах в 11 томах.</w:t>
      </w:r>
    </w:p>
    <w:p w:rsidR="00FD2C77" w:rsidRPr="002B119A" w:rsidRDefault="00FD2C77" w:rsidP="001E4A88">
      <w:pPr>
        <w:spacing w:before="60" w:after="0"/>
        <w:ind w:firstLine="709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b/>
          <w:bCs/>
          <w:sz w:val="24"/>
          <w:szCs w:val="24"/>
        </w:rPr>
        <w:t>Том 1</w:t>
      </w:r>
      <w:r w:rsidRPr="002B119A">
        <w:rPr>
          <w:rFonts w:ascii="Times New Roman" w:hAnsi="Times New Roman"/>
          <w:sz w:val="24"/>
          <w:szCs w:val="24"/>
        </w:rPr>
        <w:t xml:space="preserve"> – «Численность и размещение населения».</w:t>
      </w:r>
    </w:p>
    <w:p w:rsidR="00FD2C77" w:rsidRPr="002B119A" w:rsidRDefault="00FD2C77" w:rsidP="001E4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sz w:val="24"/>
          <w:szCs w:val="24"/>
        </w:rPr>
        <w:t xml:space="preserve">В сборнике содержатся данные о численности городского и сельского населения, мужчин и женщин по </w:t>
      </w:r>
      <w:r w:rsidR="0021453F">
        <w:rPr>
          <w:rFonts w:ascii="Times New Roman" w:hAnsi="Times New Roman"/>
          <w:sz w:val="24"/>
          <w:szCs w:val="24"/>
        </w:rPr>
        <w:t>Чеченской Республике.</w:t>
      </w:r>
    </w:p>
    <w:p w:rsidR="00FD2C77" w:rsidRPr="002B119A" w:rsidRDefault="00FD2C77" w:rsidP="001E4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sz w:val="24"/>
          <w:szCs w:val="24"/>
        </w:rPr>
        <w:t xml:space="preserve">Данные </w:t>
      </w:r>
      <w:r w:rsidR="0021453F">
        <w:rPr>
          <w:rFonts w:ascii="Times New Roman" w:hAnsi="Times New Roman"/>
          <w:sz w:val="24"/>
          <w:szCs w:val="24"/>
        </w:rPr>
        <w:t xml:space="preserve">по Чеченской Республике </w:t>
      </w:r>
      <w:r w:rsidRPr="002B119A">
        <w:rPr>
          <w:rFonts w:ascii="Times New Roman" w:hAnsi="Times New Roman"/>
          <w:sz w:val="24"/>
          <w:szCs w:val="24"/>
        </w:rPr>
        <w:t xml:space="preserve"> приводятся по административно-территориальному устройству и муниципальным образованиям.</w:t>
      </w:r>
    </w:p>
    <w:p w:rsidR="00FD2C77" w:rsidRPr="002B119A" w:rsidRDefault="00FD2C77" w:rsidP="001E4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sz w:val="24"/>
          <w:szCs w:val="24"/>
        </w:rPr>
        <w:t>По административно-территориальному устройству представлены сведения о числе районов, городов, внутригородских районов (округов), поселков городского типа, сельских населенных пунктов; приведены данные о численности населения районов, городских населенных пунктов, сельских населенных пунктов - центров районов и с численностью жителей 3 тысячи и более человек, а так же группировки районов, городских и сельских населенных пунктов по числу жителей.</w:t>
      </w:r>
    </w:p>
    <w:p w:rsidR="00FD2C77" w:rsidRPr="002B119A" w:rsidRDefault="00FD2C77" w:rsidP="001E4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119A">
        <w:rPr>
          <w:rFonts w:ascii="Times New Roman" w:hAnsi="Times New Roman"/>
          <w:sz w:val="24"/>
          <w:szCs w:val="24"/>
        </w:rPr>
        <w:t>По муниципальным образованиям представлены сведения о числе городских округов, муниципальных районов, городских и сельских поселений; приведены данные о численности населения по городским округам, муниципальным районам, городским и сельским поселениям, городским населенным пунктам, сельским населенным пунктам – центрам муниципальных районов. Приводятся группировки городских округов, муниципальных районов, городских и сельских поселений по числу жителей.</w:t>
      </w: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4A88" w:rsidRDefault="001E4A88" w:rsidP="00622E55">
      <w:pPr>
        <w:tabs>
          <w:tab w:val="left" w:pos="707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1246"/>
        <w:tblW w:w="12716" w:type="dxa"/>
        <w:tblLook w:val="04A0"/>
      </w:tblPr>
      <w:tblGrid>
        <w:gridCol w:w="4998"/>
        <w:gridCol w:w="2574"/>
        <w:gridCol w:w="2574"/>
        <w:gridCol w:w="2570"/>
      </w:tblGrid>
      <w:tr w:rsidR="00647290" w:rsidRPr="00CD2235" w:rsidTr="00A31CAD">
        <w:trPr>
          <w:trHeight w:val="480"/>
        </w:trPr>
        <w:tc>
          <w:tcPr>
            <w:tcW w:w="1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47290" w:rsidRPr="00647290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1. </w:t>
            </w:r>
            <w:r w:rsidRPr="006472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НАСЕЛЕНИЕ, УЧТЕННОЕ ПРИ ВСЕРОССИЙСКОЙ ПЕРЕПИСИ НАСЕЛЕНИЯ 2010 ГОДА</w:t>
            </w:r>
          </w:p>
        </w:tc>
      </w:tr>
      <w:tr w:rsidR="00647290" w:rsidRPr="00CD2235" w:rsidTr="00A31CAD">
        <w:trPr>
          <w:trHeight w:val="270"/>
        </w:trPr>
        <w:tc>
          <w:tcPr>
            <w:tcW w:w="1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47290" w:rsidRPr="00647290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 ЧЕЧЕНСКОЙ РЕСПУБЛИКЕ</w:t>
            </w:r>
          </w:p>
        </w:tc>
      </w:tr>
      <w:tr w:rsidR="00647290" w:rsidRPr="00CD2235" w:rsidTr="00A31CAD">
        <w:trPr>
          <w:trHeight w:val="31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47290" w:rsidRPr="00CD2235" w:rsidRDefault="00647290" w:rsidP="00A31CAD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47290" w:rsidRPr="00CD2235" w:rsidRDefault="00647290" w:rsidP="00A31CAD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47290" w:rsidRPr="00CD2235" w:rsidRDefault="00647290" w:rsidP="00A31CAD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47290" w:rsidRPr="00CD2235" w:rsidRDefault="00647290" w:rsidP="00A31CAD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647290" w:rsidRPr="00647290" w:rsidTr="00A31CAD">
        <w:trPr>
          <w:trHeight w:val="585"/>
        </w:trPr>
        <w:tc>
          <w:tcPr>
            <w:tcW w:w="4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72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647290" w:rsidRPr="00647290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72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Мужчины и женщины</w:t>
            </w:r>
          </w:p>
        </w:tc>
        <w:tc>
          <w:tcPr>
            <w:tcW w:w="2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647290" w:rsidRPr="00647290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72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2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47290" w:rsidRPr="00647290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72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647290" w:rsidRPr="00647290" w:rsidTr="00A31CAD">
        <w:trPr>
          <w:trHeight w:val="219"/>
        </w:trPr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A31CAD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31CA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647290" w:rsidRPr="00A31CAD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31CA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647290" w:rsidRPr="00A31CAD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31CA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47290" w:rsidRPr="00A31CAD" w:rsidRDefault="00647290" w:rsidP="00A31CA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31CA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647290" w:rsidRPr="00647290" w:rsidTr="00A31CAD">
        <w:trPr>
          <w:trHeight w:val="285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Всего учтено, человек </w:t>
            </w:r>
          </w:p>
        </w:tc>
        <w:tc>
          <w:tcPr>
            <w:tcW w:w="25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1269507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623016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646491</w:t>
            </w:r>
          </w:p>
        </w:tc>
      </w:tr>
      <w:tr w:rsidR="00647290" w:rsidRPr="00647290" w:rsidTr="00A31CAD">
        <w:trPr>
          <w:trHeight w:val="210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5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647290" w:rsidRPr="00647290" w:rsidTr="00A31CAD">
        <w:trPr>
          <w:trHeight w:val="720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постоянное население,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находившееся на территории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Чеченской Республики</w:t>
            </w:r>
          </w:p>
        </w:tc>
        <w:tc>
          <w:tcPr>
            <w:tcW w:w="25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1268989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622557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646432</w:t>
            </w:r>
          </w:p>
        </w:tc>
      </w:tr>
      <w:tr w:rsidR="00647290" w:rsidRPr="00647290" w:rsidTr="00A31CAD">
        <w:trPr>
          <w:trHeight w:val="960"/>
        </w:trPr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tabs>
                <w:tab w:val="left" w:pos="498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лица, временно находившиеся на территории федерального округа (субъекта Российской Федерации), но постоянно проживающие за рубежом</w:t>
            </w:r>
          </w:p>
        </w:tc>
        <w:tc>
          <w:tcPr>
            <w:tcW w:w="25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647290" w:rsidRPr="00647290" w:rsidRDefault="00647290" w:rsidP="00A31CA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290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</w:tr>
    </w:tbl>
    <w:p w:rsidR="00647290" w:rsidRP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P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P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P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P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90" w:rsidRDefault="00647290" w:rsidP="00FD2C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6CC" w:rsidRDefault="005456CC" w:rsidP="006734A4">
      <w:pPr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A127AE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3646" w:type="dxa"/>
        <w:jc w:val="center"/>
        <w:tblLook w:val="04A0"/>
      </w:tblPr>
      <w:tblGrid>
        <w:gridCol w:w="1874"/>
        <w:gridCol w:w="6979"/>
        <w:gridCol w:w="393"/>
        <w:gridCol w:w="393"/>
        <w:gridCol w:w="393"/>
        <w:gridCol w:w="444"/>
        <w:gridCol w:w="357"/>
        <w:gridCol w:w="328"/>
        <w:gridCol w:w="444"/>
        <w:gridCol w:w="357"/>
        <w:gridCol w:w="328"/>
        <w:gridCol w:w="377"/>
        <w:gridCol w:w="376"/>
        <w:gridCol w:w="376"/>
        <w:gridCol w:w="399"/>
        <w:gridCol w:w="365"/>
        <w:gridCol w:w="365"/>
      </w:tblGrid>
      <w:tr w:rsidR="00223BF4" w:rsidRPr="005456CC" w:rsidTr="00223BF4">
        <w:trPr>
          <w:trHeight w:val="20"/>
          <w:jc w:val="center"/>
        </w:trPr>
        <w:tc>
          <w:tcPr>
            <w:tcW w:w="1364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3BF4" w:rsidRPr="00A127AE" w:rsidRDefault="00223BF4" w:rsidP="00A127AE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27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ИЗМЕНЕНИЕ ЧИСЛЕННОСТИ НАСЕЛЕНИЯ </w:t>
            </w:r>
            <w:r w:rsidR="00A127AE">
              <w:rPr>
                <w:rFonts w:ascii="Times New Roman" w:hAnsi="Times New Roman"/>
                <w:b/>
                <w:bCs/>
                <w:sz w:val="24"/>
                <w:szCs w:val="24"/>
              </w:rPr>
              <w:t>ЧЕЧЕНСКОЙ РЕСПУБЛИКИ</w:t>
            </w:r>
          </w:p>
          <w:p w:rsidR="00622E55" w:rsidRPr="007D0FDA" w:rsidRDefault="00622E55" w:rsidP="00622E55">
            <w:pPr>
              <w:pStyle w:val="aa"/>
              <w:ind w:left="177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8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Годы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A31CA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Городское и сельское население, человек</w:t>
            </w:r>
          </w:p>
        </w:tc>
        <w:tc>
          <w:tcPr>
            <w:tcW w:w="1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В общей численности населения, процентов</w:t>
            </w: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8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BF4" w:rsidRPr="00F56218" w:rsidRDefault="00223BF4" w:rsidP="00573B3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F4" w:rsidRPr="00F56218" w:rsidRDefault="00223BF4" w:rsidP="00573B3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городское население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сельское население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городское население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BF4" w:rsidRPr="00F56218" w:rsidRDefault="00223BF4" w:rsidP="00573B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6218">
              <w:rPr>
                <w:rFonts w:ascii="Times New Roman" w:hAnsi="Times New Roman"/>
                <w:b/>
                <w:bCs/>
                <w:sz w:val="20"/>
                <w:szCs w:val="20"/>
              </w:rPr>
              <w:t>сельское население</w:t>
            </w: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3BF4" w:rsidRPr="00F77B65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sz w:val="24"/>
                <w:szCs w:val="24"/>
              </w:rPr>
              <w:t>по переписи на 9 октября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877E27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1103686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877E27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373177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877E27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730509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877E27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877E27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BF4" w:rsidRPr="00F77B65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sz w:val="24"/>
                <w:szCs w:val="24"/>
              </w:rPr>
              <w:t>по переписи на 14 октября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A127AE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1268989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A127AE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443507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A127AE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825482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A127AE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F77B65" w:rsidRDefault="00A127AE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C55C57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C5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573B33" w:rsidRDefault="00223BF4" w:rsidP="00573B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B3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BF4" w:rsidRPr="005456CC" w:rsidTr="00223BF4">
        <w:trPr>
          <w:trHeight w:val="20"/>
          <w:jc w:val="center"/>
        </w:trPr>
        <w:tc>
          <w:tcPr>
            <w:tcW w:w="10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F56218" w:rsidRDefault="00223BF4" w:rsidP="00223B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BF4" w:rsidRPr="00223BF4" w:rsidRDefault="00223BF4" w:rsidP="00223B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3B33" w:rsidRDefault="00573B33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A127AE" w:rsidRDefault="00A127AE" w:rsidP="00F56218">
      <w:pPr>
        <w:jc w:val="both"/>
        <w:rPr>
          <w:rFonts w:ascii="Times New Roman" w:hAnsi="Times New Roman"/>
          <w:sz w:val="28"/>
          <w:szCs w:val="28"/>
        </w:rPr>
      </w:pPr>
    </w:p>
    <w:p w:rsidR="006734A4" w:rsidRDefault="006734A4" w:rsidP="00F56218">
      <w:pPr>
        <w:jc w:val="both"/>
        <w:rPr>
          <w:rFonts w:ascii="Times New Roman" w:hAnsi="Times New Roman"/>
          <w:sz w:val="28"/>
          <w:szCs w:val="28"/>
        </w:rPr>
      </w:pPr>
    </w:p>
    <w:p w:rsidR="006734A4" w:rsidRDefault="006734A4" w:rsidP="00F5621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4204" w:type="dxa"/>
        <w:jc w:val="center"/>
        <w:tblInd w:w="-1310" w:type="dxa"/>
        <w:tblLook w:val="04A0"/>
      </w:tblPr>
      <w:tblGrid>
        <w:gridCol w:w="3628"/>
        <w:gridCol w:w="1262"/>
        <w:gridCol w:w="1206"/>
        <w:gridCol w:w="1801"/>
        <w:gridCol w:w="1418"/>
        <w:gridCol w:w="1696"/>
        <w:gridCol w:w="1286"/>
        <w:gridCol w:w="1907"/>
      </w:tblGrid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23BF4" w:rsidRPr="008A357A" w:rsidRDefault="00223BF4" w:rsidP="00223BF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142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19D" w:rsidRPr="00A31CAD" w:rsidRDefault="00223BF4" w:rsidP="00A31CAD">
            <w:pPr>
              <w:pStyle w:val="aa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31C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ЧИСЛО </w:t>
            </w:r>
            <w:r w:rsidR="00E86A94" w:rsidRPr="00A31C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РАЙОНОВ, ГОРОДСКИХ И СЕЛЬСКИХ </w:t>
            </w:r>
            <w:r w:rsidR="00E0119D" w:rsidRPr="00A31C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НАСЕЛЕННЫХ  </w:t>
            </w:r>
            <w:r w:rsidR="00E86A94" w:rsidRPr="00A31C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ПУНКТОВ</w:t>
            </w:r>
          </w:p>
          <w:p w:rsidR="00223BF4" w:rsidRPr="00E0119D" w:rsidRDefault="00E86A94" w:rsidP="00E0119D">
            <w:pPr>
              <w:pStyle w:val="aa"/>
              <w:spacing w:after="0"/>
              <w:jc w:val="center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E011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ЧЕЧЕНСКОЙ РЕСПУБЛИКЕ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12297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8A357A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:rsidR="00223BF4" w:rsidRPr="008A357A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8A357A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3BF4" w:rsidRPr="005456CC" w:rsidTr="007E3DC4">
        <w:trPr>
          <w:trHeight w:val="434"/>
          <w:jc w:val="center"/>
        </w:trPr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Районы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7E3DC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Внутри</w:t>
            </w:r>
            <w:r w:rsidR="00223BF4"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городские районы, округа города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Поселки городского типа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Сельские админист-рации 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Сельские населенные пункты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том числе без населения</w:t>
            </w:r>
            <w:r w:rsidR="007062F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1)</w:t>
            </w:r>
          </w:p>
        </w:tc>
      </w:tr>
      <w:tr w:rsidR="00223BF4" w:rsidRPr="005456CC" w:rsidTr="007E3DC4">
        <w:trPr>
          <w:trHeight w:val="434"/>
          <w:jc w:val="center"/>
        </w:trPr>
        <w:tc>
          <w:tcPr>
            <w:tcW w:w="3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23BF4" w:rsidRPr="00573B33" w:rsidRDefault="00223BF4" w:rsidP="00573B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B3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г. Грозный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г. Аргун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г. Гудермес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F562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Районы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Ачхой-Мартановский    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Веденский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Итум-Калинский 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Наурский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Ножай-Юртовский 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Сунженский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Урус-Мартановский 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Шалинский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Шаройский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3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Шелковский район</w:t>
            </w:r>
          </w:p>
        </w:tc>
        <w:tc>
          <w:tcPr>
            <w:tcW w:w="12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07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77B65" w:rsidRDefault="00223BF4" w:rsidP="00573B3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B6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1229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223BF4" w:rsidRPr="00F56218" w:rsidRDefault="00223BF4" w:rsidP="00F5621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23BF4" w:rsidRPr="00F56218" w:rsidRDefault="00223BF4" w:rsidP="00F562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14204" w:type="dxa"/>
            <w:gridSpan w:val="8"/>
            <w:tcBorders>
              <w:top w:val="single" w:sz="4" w:space="0" w:color="auto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23BF4" w:rsidRPr="00F56218" w:rsidRDefault="00223BF4" w:rsidP="007062F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23BF4" w:rsidRPr="005456CC" w:rsidTr="007E3DC4">
        <w:trPr>
          <w:trHeight w:val="20"/>
          <w:jc w:val="center"/>
        </w:trPr>
        <w:tc>
          <w:tcPr>
            <w:tcW w:w="11011" w:type="dxa"/>
            <w:gridSpan w:val="6"/>
            <w:tcBorders>
              <w:top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23BF4" w:rsidRPr="00F56218" w:rsidRDefault="007062F3" w:rsidP="00F562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223BF4" w:rsidRPr="00F562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Сельские населенные пункты, в которых на дату переписи никто не проживал.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23BF4" w:rsidRPr="00F56218" w:rsidRDefault="00223BF4" w:rsidP="00F562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23BF4" w:rsidRPr="00F56218" w:rsidRDefault="00223BF4" w:rsidP="00F562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23BF4" w:rsidRDefault="00223BF4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1682" w:type="dxa"/>
        <w:jc w:val="center"/>
        <w:tblLook w:val="04A0"/>
      </w:tblPr>
      <w:tblGrid>
        <w:gridCol w:w="11682"/>
      </w:tblGrid>
      <w:tr w:rsidR="00E0119D" w:rsidRPr="005456CC" w:rsidTr="00E0119D">
        <w:trPr>
          <w:trHeight w:val="711"/>
          <w:jc w:val="center"/>
        </w:trPr>
        <w:tc>
          <w:tcPr>
            <w:tcW w:w="1168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Default="00E0119D" w:rsidP="00A31CAD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11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ЧИСЛЕННОСТЬ </w:t>
            </w:r>
            <w:r w:rsidR="00B60C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ГОРОДСКОГО И СЕЛЬСКОГО НАСЕЛЕНИЯ ПО ПОЛУ</w:t>
            </w:r>
          </w:p>
          <w:p w:rsidR="00E0119D" w:rsidRPr="00E0119D" w:rsidRDefault="00B60CC7" w:rsidP="00B60CC7">
            <w:pPr>
              <w:pStyle w:val="aa"/>
              <w:ind w:left="177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  ЧЕЧЕНСКОЙ РЕСПУБЛИКЕ</w:t>
            </w:r>
          </w:p>
        </w:tc>
      </w:tr>
    </w:tbl>
    <w:p w:rsidR="00E0119D" w:rsidRDefault="00E0119D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1453F" w:rsidRPr="00D75404" w:rsidRDefault="0021453F" w:rsidP="0021453F">
      <w:pPr>
        <w:spacing w:after="0"/>
        <w:rPr>
          <w:sz w:val="12"/>
          <w:szCs w:val="12"/>
        </w:rPr>
      </w:pPr>
    </w:p>
    <w:tbl>
      <w:tblPr>
        <w:tblW w:w="12529" w:type="dxa"/>
        <w:jc w:val="center"/>
        <w:tblInd w:w="-339" w:type="dxa"/>
        <w:tblLook w:val="04A0"/>
      </w:tblPr>
      <w:tblGrid>
        <w:gridCol w:w="6204"/>
        <w:gridCol w:w="1150"/>
        <w:gridCol w:w="1150"/>
        <w:gridCol w:w="1174"/>
        <w:gridCol w:w="1434"/>
        <w:gridCol w:w="1417"/>
      </w:tblGrid>
      <w:tr w:rsidR="0021453F" w:rsidRPr="005456CC" w:rsidTr="00801373">
        <w:trPr>
          <w:trHeight w:val="20"/>
          <w:tblHeader/>
          <w:jc w:val="center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Мужчины и женщины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Женщины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общей численности населения, процентов</w:t>
            </w:r>
          </w:p>
        </w:tc>
      </w:tr>
      <w:tr w:rsidR="0021453F" w:rsidRPr="005456CC" w:rsidTr="00801373">
        <w:trPr>
          <w:trHeight w:val="20"/>
          <w:tblHeader/>
          <w:jc w:val="center"/>
        </w:trPr>
        <w:tc>
          <w:tcPr>
            <w:tcW w:w="6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53F" w:rsidRPr="002F1223" w:rsidRDefault="0021453F" w:rsidP="00801373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53F" w:rsidRPr="002F1223" w:rsidRDefault="0021453F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53F" w:rsidRPr="002F1223" w:rsidRDefault="0021453F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53F" w:rsidRPr="002F1223" w:rsidRDefault="0021453F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женщины</w:t>
            </w:r>
          </w:p>
        </w:tc>
      </w:tr>
      <w:tr w:rsidR="0021453F" w:rsidRPr="005456CC" w:rsidTr="00801373">
        <w:trPr>
          <w:trHeight w:val="20"/>
          <w:tblHeader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1453F" w:rsidRPr="002F1223" w:rsidRDefault="0021453F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1268989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622557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646432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443507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219790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223717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825482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402767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422715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г. Грозный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271573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133765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137808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Заводской район</w:t>
            </w:r>
          </w:p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Ленинский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62939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30971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31968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81520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40083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41437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66786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34989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31797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Старопромысловский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60328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32606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г. Аргун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29525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14166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15359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г. Гудермес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45631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23370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22261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78505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40558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78505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40558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Ачхой-Мартановского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78505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40558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Ачхой-Мартановское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9610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Ачхой-Мартан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9610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Бамутское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Бамут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Валерикское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Валерик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Давыденковское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Давыденко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Закан-Юртовское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5835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2794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Закан-Юрт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5835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Катар-Юртовское сельское поселение 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12806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6277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6529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Катар-Юрт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6277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Новошароевское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Новый Шарой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Самашкинское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11275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Самашки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11275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Старо-Ачхойское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Старый Ачхой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Хамби-Ирзейское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Хамби-Ирзе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Шаами-Юртовское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Шаами-Юрт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Яндинское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Янди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Веденский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Веденского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Агишбатойское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Агишбатой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Белгатойское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Белгатой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Бенойское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44.7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Ведено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3186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39.1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Нефтянка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Октябрьское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Эшилхатой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Гунинское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Гуни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Марзой-Мохк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Меседой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Первомайское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Даргинское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Дарго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Дышне-Веденское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Дышне-Ведено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Курчалинское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Верхние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Гезинчу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Нижние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Средние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Шерди-Мохк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Макажойское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Макажой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Ари-Аул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Арсой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Буни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Ригахой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Тунжи-Аул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Хиндой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Махкетынское сельское поселение </w:t>
            </w:r>
          </w:p>
        </w:tc>
        <w:tc>
          <w:tcPr>
            <w:tcW w:w="115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5028</w:t>
            </w:r>
          </w:p>
        </w:tc>
        <w:tc>
          <w:tcPr>
            <w:tcW w:w="115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117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14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Махкеты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5028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Сельментаузенское сельское поселение 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Сельментаузен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Дуц-Хутор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Кель-Аул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Тазен-Калинское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Тазен-Кала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Барзе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участок Жани-Ведено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Кошка-Аре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Ноже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Юкарчой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Тевзанское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Тевзана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Харачойское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Харачой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Хатунинское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Хатуни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Ихарой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Кезеной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Кулинхой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Харкарой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Ца-Веденское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2812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Ца-Ведено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Берхатой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Верхнее Ца-Ведено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Элистанжинское сельское поселение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Элистанжи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Эрсенойское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Эрсеной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118347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118347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Грозненского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118347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Алхан-Калинское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Алхан-Кала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Беркат-Юртовское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Беркат-Юрт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Виноградовское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Виноградное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Гикаловское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Гикало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Горячеисточненское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Горячеисточненское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Дачу-Борзоевское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Дачу-Борзой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Ильинское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станица Ильинская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Кень-Юртовское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Кень-Юрт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Комсомольское сельское поселение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7258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55.3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Комсомольское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6945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3106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3839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Примыкание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Куларинское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5358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2960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Кулары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2960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Лаха-Варандинское сельское поселение 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Лаха-Варанды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Ново-Центороевское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Центора-Юрт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Октябрьское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Октябрьское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2971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Красностепновское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Первомайское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станица Первомайская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Петропавловское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станица Петропавловская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10672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Побединское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3540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Бартхой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Гунюшки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Долинский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Керлаюрт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Майский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Нагорное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Радужное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Правобережненское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Правобережное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Газгородок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Пригородненское сельское поселение 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4884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Пригородное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Пролетарское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Пролетарское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Дружба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Садовое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3206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Староатагинское сельское поселение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10884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5190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5694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Старые Атаги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5190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Терское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Толстой-Юртовское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Толстой-Юрт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Набережный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Чечен-Аульское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8233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Чечен-Аул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8233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Чишкинское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Чишки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Пионерское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ДТС  Чишки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Ярыш-Мардинское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Ярыш-Марды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Гудермесского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Азамат-Юртовское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Азамат-Юрт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Бельтой-Юртовское сельское поселение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Бельтой-Юрт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Брагунское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Брагуны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Верхне-Нойберское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4099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Нойбера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4099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Герзель-Аульское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Герзель-Аул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Гордали-Юртовское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Гордали-Юрт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Дарбанхинское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Дарбанхи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Джалкинское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Джалка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Иласхан-Юртовское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Иласхан-Юрт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Ишхой-Юртовское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Ишхой-Юрт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Кади-Юртовское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Кади-Юрт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Комсомольское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Кошкельдинское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Кошкельды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Мелчу-Хейское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Мелчу Хе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2859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Нижне-Нойберское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6780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3330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6734A4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Нижний Нойбера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6780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3330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Ново-Энгенойское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Новый Энгеной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Ойсхарское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Ойсхара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Хангиш-Юртовское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Хангиш-Юрт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Шуанийское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Шуани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Энгель-Юртовское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Энгель-Юрт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Итум-Калинского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Баулойское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Баулой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Гезах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Бугароевское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Бугарой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Ведучинское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Ведучи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Гухоевское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Гухой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Конжухой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C70C4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Мулкой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C70C4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Гучум-Калинское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</w:tr>
      <w:tr w:rsidR="0021453F" w:rsidRPr="005456CC" w:rsidTr="00C70C4C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Гучум-Кале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Башин-Кали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Зумсоевское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Зумсой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Итум-Кале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Кокадоевское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Кокадой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Моцкарой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Бара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Кенахо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Шюнда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Эрстахо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Тазбичинское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Тазбичи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Цамадой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Хелды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Тусхоройское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Тусхарой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Басхо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Бечиги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Ботурчу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Цацах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Эзихо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Ушкалоевское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Ушкалой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Хилдехароевское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Хилдехарой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Люнки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Сакан-Йисте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Хозачу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58727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114039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55312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58727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Курчалоевского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114039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58727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11132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5381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5751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Аллерой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11132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5751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Ахкинчу-Борзоевское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Ахкинчу-Борзой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Бачи-Юртовское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16485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8306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8179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Бачи-Юрт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16485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8306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8179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2F1223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Гелдаганское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12350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2F1223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Гелдаган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12350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6527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Джигуртинское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Джигурты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Курчалой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Майртупское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Майртуп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Регитинское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Регита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Ачирешки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Джагларги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Ники-Хита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Хиди-Хуторское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Хиди-Хутор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Курень-Беной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Центороевское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Центорой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Цоцин-Юртовское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18306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8872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Цоцин-Юрт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18306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8872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Эникалийское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Эникали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Жанхи-Хутор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Ялхой-Мохкское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5395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2793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Ялхой-Мохк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Бельты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Усум-Хутор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 район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55782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27008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28774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55782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27008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28774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Надтеречного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55782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27008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28774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Бено-Юртовское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7089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7089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Братское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Братское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Верхненаурское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5441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Наур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5441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Гвардейское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7471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3561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Гвардейское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7471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3561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Горагорское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Горагорский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Зебир-Юртовское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Зебир-Юрт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Знаменское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Знаменское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Калаусское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Калаус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Комаровское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Комарово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Мекен-Юртовское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Мекен-Юрт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Надтеречное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Надтеречное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8475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4069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4406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усадьба госхоза "Минеральный"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Подгорненское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Подгорное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Наурский район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54752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28325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54752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28325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Наурского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54752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28325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Алпатовское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Алпатово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Свободное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Ищерское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5088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Ищерская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4808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Дальнее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Кречетово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5154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Калиновская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Козлов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Постный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Селиванкин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Левобережненское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Левобережное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Юбилейное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Мекенское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Мекенская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3860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Клинков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Майорский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Мирный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Наурское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9050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Наурская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9050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Николаевская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Обильный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Семиколодцев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Суворовский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Новосолкушинское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Новое Солкушино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Новотерское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4048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Новотерское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3764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Корнеев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Рубежненское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Рубежное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Савельевское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Савельевская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Ульяновское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Ульяновское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Фрунзенское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Фрунзенское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Чернокозовское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Чернокозово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Капустино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Ножай-Юртовского района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Айти-Мохкское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Айти-Мохк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Аллерой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Гансолчу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Исай-Юрт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Совраги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Турты-Хутор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Байтаркинское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Байтарки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Татай-Хутор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Балансуйское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Балансу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Беной-Веденское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Беной-Ведено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Лем-Корц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Алхан-Хутор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Гуржи-Мохк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Денги-Юрт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Корен-Беной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Ожи-Юрт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Оси-Юрт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Пачу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Стерч-Керч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Галайтынское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Галайты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Гендергенское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Гендерген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Зандак-Ара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Гилянинское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Гиляны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Гордалинское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Гордали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Бас-Гордали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Макс-Хутор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Хашки-Мохк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Даттыхское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Даттых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Булгат-Ирзу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Чеччель-Юх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Замай-Юртовское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Замай-Юрт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Зандакское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Зандак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Мескетынское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Мескеты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Бетти-Мохк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Новый Замай-Юрт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Согунты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Ножай-Юрт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6744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Мехкишты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Чурч-Ирзу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Рогун-Кажа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Бильты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Ишой-Хутор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Хочи-Ара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Саясановское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Саясан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Симсирское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Симсир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Центороевское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Центорой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Шовхал-Бердийское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Шовхал-Берды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Бешиль-Ирзу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Девлатби-Хутор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Шуанинское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Шуани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Малые-Шуани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Энгенойское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Энгеной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Сунженский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Сунженского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Ассиновское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Ассиновская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Серноводское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10805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5727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Серноводское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 район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120585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58879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61706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49070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24235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24835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71515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34644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г. Урус-Мартан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49070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24235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24835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Урус-Мартановского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71515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34644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Алхазуровское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Алхазурово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Алхан-Юртовское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10477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5098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5379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Алхан-Юрт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9783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4770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5013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посёлок Краснопартизанский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Гехинское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11744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Гехи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11744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Гехи-Чуйское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Гехи-Чу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Гойское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посёлок Мичурина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Гойтинское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8253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Гойты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8253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Гой-Чуйское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Гой-Чу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Мартан-Чуйское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Мартан-Чу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Рошни-Чуйское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Рошни-Чу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Танги-Чуйское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Танги-Чу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Шалажинское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4998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Шалажи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4998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Шалинский район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115970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57521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58449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47708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24254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23454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68262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33267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34995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г. Шали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47708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24254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23454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Шалинского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68262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33267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34995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Автуринское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14988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Автуры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14988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Агиштынское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Агишты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Белгатойское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4551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Белгатой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Герменчукское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Герменчук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Дуба-Юртовское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Дуба-Юрт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Мескер-Юртовское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Мескер-Юрт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Новоатагинское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Новые Атаги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Сержень-Юртовское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Сержень-Юрт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Чири-Юртовское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Чири-Юрт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Шаройский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3094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Шаройского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Бутийское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Бути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Кенхинское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Кенхи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Кесалойское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Кесалой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Кирийское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Кири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Хакмадойское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Хакмадой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Химойское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Химой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Хуландойское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Хуландой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Цесинское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Цеси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Чайринское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Чайры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Шаройское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Шикаройское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Шикарой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Шатоевского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Асланбек-Шерипово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Дехесты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Мускали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67.6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Мусолт-Аул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Больше-Варандинское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Большие Варанды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Сюжи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Борзоевское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77.8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Борзой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4063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3343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Рядухой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Тумсой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Вашиндароевское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Вашиндарой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Высокогорное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Горгачи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Даевское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Дай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Зоновское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Зоны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Нихалойское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Нихалой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Нохчи-Келоевское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Нохчи-Келой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Памятоевское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Памятой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Бекум-Кале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Вярды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Гуш-Керт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Саттоевское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Сатти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Урдюхой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Юкерч-Келой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Улус-Кертовское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Улус-Керт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Хал-Килоевское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Хал-Килой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Харсенойское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Харсеной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Малый Харсеной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Шаро-Аргунское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Шаро-Аргун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Шатоевское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Шелковский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53548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26576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53548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26576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Шелковского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53548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26576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Бороздиновское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Бороздиновская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Бурунское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Бурунское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Зеленое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Песчаное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Рунное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Воскресенское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Воскресенское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Гребенское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Гребенская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Дубовское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Дубовская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Каргалинское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4181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Каргалинская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4181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Каршыга-Аульское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Каршыга-Аул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Кобинское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Коби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Курдюковское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Курдюковская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Новощедринское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Новощедринская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Ораз-Аульское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Ораз-Аул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Сары-Суйское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Сары-Су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Красный Восход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Мирный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Старогладовское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Старогладовская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Старощедринское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Старощедринская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Харьковское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Червленно-Узловское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Червленно-Узловая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Червленское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4562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Червленная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4562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станица Шелковская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Шелкозаводское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Шелкозаводская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1453F" w:rsidRPr="005456CC" w:rsidTr="0080137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3F" w:rsidRPr="00DF6D64" w:rsidRDefault="0021453F" w:rsidP="0080137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Парабоч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53F" w:rsidRPr="00DF6D64" w:rsidRDefault="0021453F" w:rsidP="00801373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</w:tbl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453F" w:rsidRDefault="0021453F" w:rsidP="00214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6933" w:rsidRDefault="00BE6933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3986" w:type="dxa"/>
        <w:jc w:val="center"/>
        <w:tblInd w:w="-15" w:type="dxa"/>
        <w:tblLook w:val="04A0"/>
      </w:tblPr>
      <w:tblGrid>
        <w:gridCol w:w="13986"/>
      </w:tblGrid>
      <w:tr w:rsidR="002D46A8" w:rsidRPr="005456CC" w:rsidTr="00801373">
        <w:trPr>
          <w:trHeight w:val="525"/>
          <w:jc w:val="center"/>
        </w:trPr>
        <w:tc>
          <w:tcPr>
            <w:tcW w:w="13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6A8" w:rsidRPr="007D4495" w:rsidRDefault="002D46A8" w:rsidP="006F38E0">
            <w:pPr>
              <w:pStyle w:val="aa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4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ГРУППИРОВКА СЕЛЬСКИХ НАСЕЛЕННЫХ ПУНКТОВ ПО ЧИСЛЕННОСТИ НАСЕЛЕНИЯ  </w:t>
            </w:r>
          </w:p>
          <w:p w:rsidR="002D46A8" w:rsidRPr="00366A26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ЧЕЧЕНСКОЙ РЕСПУБЛИКЕ </w:t>
            </w:r>
          </w:p>
        </w:tc>
      </w:tr>
    </w:tbl>
    <w:p w:rsidR="002D46A8" w:rsidRDefault="002D46A8" w:rsidP="002D46A8">
      <w:pPr>
        <w:tabs>
          <w:tab w:val="left" w:pos="5902"/>
        </w:tabs>
        <w:spacing w:after="0"/>
      </w:pPr>
    </w:p>
    <w:tbl>
      <w:tblPr>
        <w:tblW w:w="13991" w:type="dxa"/>
        <w:jc w:val="center"/>
        <w:tblInd w:w="-11" w:type="dxa"/>
        <w:tblLook w:val="04A0"/>
      </w:tblPr>
      <w:tblGrid>
        <w:gridCol w:w="2034"/>
        <w:gridCol w:w="936"/>
        <w:gridCol w:w="889"/>
        <w:gridCol w:w="740"/>
        <w:gridCol w:w="740"/>
        <w:gridCol w:w="820"/>
        <w:gridCol w:w="820"/>
        <w:gridCol w:w="860"/>
        <w:gridCol w:w="820"/>
        <w:gridCol w:w="820"/>
        <w:gridCol w:w="880"/>
        <w:gridCol w:w="880"/>
        <w:gridCol w:w="880"/>
        <w:gridCol w:w="936"/>
        <w:gridCol w:w="936"/>
      </w:tblGrid>
      <w:tr w:rsidR="002D46A8" w:rsidRPr="005456CC" w:rsidTr="00801373">
        <w:trPr>
          <w:trHeight w:val="270"/>
          <w:tblHeader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102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сельские населенные пункты</w:t>
            </w:r>
          </w:p>
        </w:tc>
      </w:tr>
      <w:tr w:rsidR="002D46A8" w:rsidRPr="005456CC" w:rsidTr="00801373">
        <w:trPr>
          <w:trHeight w:val="270"/>
          <w:tblHeader/>
          <w:jc w:val="center"/>
        </w:trPr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6A8" w:rsidRPr="0059525D" w:rsidRDefault="002D46A8" w:rsidP="0080137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6A8" w:rsidRPr="0059525D" w:rsidRDefault="002D46A8" w:rsidP="0080137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без населе-ния</w:t>
            </w:r>
          </w:p>
        </w:tc>
        <w:tc>
          <w:tcPr>
            <w:tcW w:w="101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с числом жителей</w:t>
            </w:r>
          </w:p>
        </w:tc>
      </w:tr>
      <w:tr w:rsidR="002D46A8" w:rsidRPr="005456CC" w:rsidTr="00801373">
        <w:trPr>
          <w:trHeight w:val="450"/>
          <w:tblHeader/>
          <w:jc w:val="center"/>
        </w:trPr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6A8" w:rsidRPr="0059525D" w:rsidRDefault="002D46A8" w:rsidP="0080137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6A8" w:rsidRPr="0059525D" w:rsidRDefault="002D46A8" w:rsidP="0080137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6A8" w:rsidRPr="0059525D" w:rsidRDefault="002D46A8" w:rsidP="0080137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5 и менее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6-10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11-25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26-50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51-100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101-200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201-500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501-1000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1001-2000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2001-3000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3001-5000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более            5000</w:t>
            </w:r>
          </w:p>
        </w:tc>
      </w:tr>
      <w:tr w:rsidR="002D46A8" w:rsidRPr="005456CC" w:rsidTr="00801373">
        <w:trPr>
          <w:trHeight w:val="270"/>
          <w:tblHeader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59525D" w:rsidRDefault="002D46A8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525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2D46A8" w:rsidRPr="005456CC" w:rsidTr="00801373">
        <w:trPr>
          <w:trHeight w:val="45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6A8" w:rsidRPr="006636BA" w:rsidRDefault="002D46A8" w:rsidP="0080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359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6BA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825482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4630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20672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31580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73683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60738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137721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495308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402767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2259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10137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15296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35735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29459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68900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240406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422715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2371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10535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16284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37948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31279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68821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254902</w:t>
            </w:r>
          </w:p>
        </w:tc>
      </w:tr>
      <w:tr w:rsidR="002D46A8" w:rsidRPr="005456CC" w:rsidTr="00801373">
        <w:trPr>
          <w:trHeight w:val="67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городских округов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59525D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52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Ачхой-Мартановский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78505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3626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2488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7315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64136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37947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1728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1260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3628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30884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40558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1898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1228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3687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33252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after="0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Веденский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36801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2772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7349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2452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7356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11398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5028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lastRenderedPageBreak/>
              <w:t>мужчины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17959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1334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3562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3538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5740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2435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18842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1438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3787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1332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3818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5658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2593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6636BA" w:rsidRDefault="002D46A8" w:rsidP="00801373">
            <w:pPr>
              <w:spacing w:after="0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Грозненский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6636BA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3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118347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916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947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16945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10472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22531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65603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55851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499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8236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4975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10756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30425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62496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411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8709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5497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11775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35178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Гудермесский 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78108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858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5075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7311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36139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28725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lastRenderedPageBreak/>
              <w:t>мужчины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37905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2461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3555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17629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13842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40203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2614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3756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18510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14883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after="0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Итум-Калинский  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5483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2245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1068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2985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1158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1035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711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2498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1087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979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Курчалоевский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114039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2894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6079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4452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99949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55312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1408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2935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2153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48518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58727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1486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3144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2299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51431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сельских населенных пунктов муниципального района Надтеречный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55782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1694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2977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2434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9668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38762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27008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837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1247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4587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18750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28774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1521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1187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5081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4879B0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9B0">
              <w:rPr>
                <w:rFonts w:ascii="Times New Roman" w:hAnsi="Times New Roman"/>
                <w:sz w:val="24"/>
                <w:szCs w:val="24"/>
              </w:rPr>
              <w:t>20012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  <w:p w:rsidR="002D46A8" w:rsidRPr="00CD3BE7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Наурский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54752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533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1918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4369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9516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20378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17038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28325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2088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4641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10291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9523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26427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914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2281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4875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10087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7515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сельских населенных пунктов муниципального района Ножай-Юртовский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49445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1271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5185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7528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17785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2391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3447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11750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23717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2379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3466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8481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1683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5996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25728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699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2806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4062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9304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1289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1764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5754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Default="002D46A8" w:rsidP="00801373">
            <w:pPr>
              <w:spacing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  <w:p w:rsidR="002D46A8" w:rsidRPr="00CD3BE7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Шатоевский 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16812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1134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4561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2940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1097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2953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4063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9766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2267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1460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556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1551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3343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7046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2294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1480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after="0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сельских населенных пунктов муниципального района Сунженский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20989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20989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9893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9893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11096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11096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Урус-Мартановский 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71515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694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1943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4985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9598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53960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34644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956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2397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4651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26159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36871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987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2588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4947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27801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сельских населенных пунктов муниципального района Шалинский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68262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4551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62484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33267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584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30371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34995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643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2239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CD3BE7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3BE7">
              <w:rPr>
                <w:rFonts w:ascii="Times New Roman" w:hAnsi="Times New Roman"/>
                <w:sz w:val="24"/>
                <w:szCs w:val="24"/>
              </w:rPr>
              <w:t>32113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 xml:space="preserve">Число сельских населенных пунктов муниципального района Шелковский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53548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1208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2926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7488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10832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4181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26884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26576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586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1434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3611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5193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2127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B3579F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sz w:val="24"/>
                <w:szCs w:val="24"/>
              </w:rPr>
              <w:t>13610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26972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1492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3877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5639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2054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13274</w:t>
            </w:r>
          </w:p>
        </w:tc>
      </w:tr>
      <w:tr w:rsidR="002D46A8" w:rsidRPr="005456CC" w:rsidTr="00801373">
        <w:trPr>
          <w:trHeight w:val="900"/>
          <w:jc w:val="center"/>
        </w:trPr>
        <w:tc>
          <w:tcPr>
            <w:tcW w:w="2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сельских населенных пунктов муниципального района Шаройский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2D46A8" w:rsidRPr="008F0623" w:rsidRDefault="002D46A8" w:rsidP="0080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3094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756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1552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1612</w:t>
            </w: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812</w:t>
            </w:r>
          </w:p>
        </w:tc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5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1482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740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46A8" w:rsidRPr="005456CC" w:rsidTr="00801373">
        <w:trPr>
          <w:trHeight w:val="225"/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0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6A8" w:rsidRPr="008F0623" w:rsidRDefault="002D46A8" w:rsidP="008013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3120" w:type="dxa"/>
        <w:jc w:val="center"/>
        <w:tblLook w:val="04A0"/>
      </w:tblPr>
      <w:tblGrid>
        <w:gridCol w:w="3160"/>
        <w:gridCol w:w="1240"/>
        <w:gridCol w:w="1180"/>
        <w:gridCol w:w="1100"/>
        <w:gridCol w:w="1080"/>
        <w:gridCol w:w="1140"/>
        <w:gridCol w:w="1060"/>
        <w:gridCol w:w="1040"/>
        <w:gridCol w:w="1060"/>
        <w:gridCol w:w="1060"/>
      </w:tblGrid>
      <w:tr w:rsidR="00052DDC" w:rsidRPr="00CD5E2A" w:rsidTr="00801373">
        <w:trPr>
          <w:trHeight w:val="315"/>
          <w:jc w:val="center"/>
        </w:trPr>
        <w:tc>
          <w:tcPr>
            <w:tcW w:w="13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052DDC" w:rsidRPr="00C96DFC" w:rsidRDefault="00052DDC" w:rsidP="00801373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6D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ГРУППИРОВКА  МУНИЦИПАЛЬНЫХ  РАЙОНОВ ПО ЧИСЛЕННОСТИ НАСЕЛЕНИЯ</w:t>
            </w:r>
          </w:p>
        </w:tc>
      </w:tr>
      <w:tr w:rsidR="00052DDC" w:rsidRPr="00D07682" w:rsidTr="00801373">
        <w:trPr>
          <w:trHeight w:val="240"/>
          <w:jc w:val="center"/>
        </w:trPr>
        <w:tc>
          <w:tcPr>
            <w:tcW w:w="3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052DDC" w:rsidRPr="00D07682" w:rsidRDefault="00052DDC" w:rsidP="008013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2DDC" w:rsidRPr="00D07682" w:rsidTr="00801373">
        <w:trPr>
          <w:trHeight w:val="270"/>
          <w:jc w:val="center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 муниципальных районов с числом жителей  </w:t>
            </w:r>
          </w:p>
        </w:tc>
      </w:tr>
      <w:tr w:rsidR="00052DDC" w:rsidRPr="00D07682" w:rsidTr="00801373">
        <w:trPr>
          <w:trHeight w:val="510"/>
          <w:jc w:val="center"/>
        </w:trPr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DDC" w:rsidRPr="00D07682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 и менее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10001-20000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20001-30000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30001-40000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40001-50000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50001-100000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100001-200000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более 200000</w:t>
            </w:r>
          </w:p>
        </w:tc>
      </w:tr>
      <w:tr w:rsidR="00052DDC" w:rsidRPr="00D07682" w:rsidTr="00801373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52DDC" w:rsidRPr="00D07682" w:rsidRDefault="00052DDC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052DDC" w:rsidRPr="00D07682" w:rsidTr="00801373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052DDC" w:rsidRPr="00D07682" w:rsidRDefault="00052DDC" w:rsidP="0080137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Число муниципальных районов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052DDC" w:rsidRPr="00D07682" w:rsidTr="00801373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052DDC" w:rsidRPr="00D07682" w:rsidRDefault="00052DDC" w:rsidP="00801373">
            <w:pPr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922260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8577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320695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468941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052DDC" w:rsidRPr="00D07682" w:rsidTr="00801373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052DDC" w:rsidRPr="00D07682" w:rsidRDefault="00052DDC" w:rsidP="00801373">
            <w:pPr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451256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4597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157761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227563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052DDC" w:rsidRPr="00D07682" w:rsidTr="00801373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052DDC" w:rsidRPr="00D07682" w:rsidRDefault="00052DDC" w:rsidP="00801373">
            <w:pPr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471004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162934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241378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52DDC" w:rsidRPr="00D07682" w:rsidRDefault="00052DDC" w:rsidP="0080137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052DDC" w:rsidRDefault="00052DDC" w:rsidP="00052D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2DDC" w:rsidRDefault="00052DDC" w:rsidP="00052D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2DDC" w:rsidRDefault="00052DDC" w:rsidP="00052D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105" w:type="dxa"/>
        <w:jc w:val="center"/>
        <w:tblInd w:w="-541" w:type="dxa"/>
        <w:tblLook w:val="04A0"/>
      </w:tblPr>
      <w:tblGrid>
        <w:gridCol w:w="3166"/>
        <w:gridCol w:w="1132"/>
        <w:gridCol w:w="821"/>
        <w:gridCol w:w="888"/>
        <w:gridCol w:w="900"/>
        <w:gridCol w:w="1003"/>
        <w:gridCol w:w="1027"/>
        <w:gridCol w:w="978"/>
        <w:gridCol w:w="1081"/>
        <w:gridCol w:w="1132"/>
        <w:gridCol w:w="1056"/>
        <w:gridCol w:w="921"/>
      </w:tblGrid>
      <w:tr w:rsidR="009F6033" w:rsidRPr="00985064" w:rsidTr="00801373">
        <w:trPr>
          <w:trHeight w:val="300"/>
          <w:jc w:val="center"/>
        </w:trPr>
        <w:tc>
          <w:tcPr>
            <w:tcW w:w="141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Default="009F6033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3444" w:type="dxa"/>
              <w:tblInd w:w="108" w:type="dxa"/>
              <w:tblLook w:val="04A0"/>
            </w:tblPr>
            <w:tblGrid>
              <w:gridCol w:w="3540"/>
              <w:gridCol w:w="1480"/>
              <w:gridCol w:w="1100"/>
              <w:gridCol w:w="960"/>
              <w:gridCol w:w="1000"/>
              <w:gridCol w:w="980"/>
              <w:gridCol w:w="1000"/>
              <w:gridCol w:w="1020"/>
              <w:gridCol w:w="1000"/>
              <w:gridCol w:w="1364"/>
            </w:tblGrid>
            <w:tr w:rsidR="00052DDC" w:rsidRPr="00052DDC" w:rsidTr="00643397">
              <w:trPr>
                <w:trHeight w:val="285"/>
              </w:trPr>
              <w:tc>
                <w:tcPr>
                  <w:tcW w:w="13444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052DDC">
                  <w:pPr>
                    <w:pStyle w:val="aa"/>
                    <w:numPr>
                      <w:ilvl w:val="0"/>
                      <w:numId w:val="2"/>
                    </w:num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ГРУППИРОВКА РАЙОНОВ (КРОМЕ ВНУТРИГОРОДСКИХ) ПО ЧИСЛУ СЕЛЬСКИХ НАСЕЛЕННЫХ ПУНКТОВ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ПО ЧЕЧЕНСКОЙ РЕСПУБЛИКЕ</w:t>
                  </w:r>
                </w:p>
              </w:tc>
            </w:tr>
            <w:tr w:rsidR="00052DDC" w:rsidRPr="00052DDC" w:rsidTr="00643397">
              <w:trPr>
                <w:trHeight w:val="375"/>
              </w:trPr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52DDC" w:rsidRPr="00052DDC" w:rsidTr="00643397">
              <w:trPr>
                <w:trHeight w:val="330"/>
              </w:trPr>
              <w:tc>
                <w:tcPr>
                  <w:tcW w:w="3540" w:type="dxa"/>
                  <w:vMerge w:val="restar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8424" w:type="dxa"/>
                  <w:gridSpan w:val="8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в том числе с числом сельских населенных пунктов</w:t>
                  </w:r>
                </w:p>
              </w:tc>
            </w:tr>
            <w:tr w:rsidR="00052DDC" w:rsidRPr="00052DDC" w:rsidTr="00643397">
              <w:trPr>
                <w:trHeight w:val="480"/>
              </w:trPr>
              <w:tc>
                <w:tcPr>
                  <w:tcW w:w="3540" w:type="dxa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52DDC" w:rsidRPr="00052DDC" w:rsidRDefault="00052DDC" w:rsidP="00801373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1-20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21-40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41-60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61-100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101-150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151-200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201-300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более 300</w:t>
                  </w:r>
                </w:p>
              </w:tc>
            </w:tr>
            <w:tr w:rsidR="00052DDC" w:rsidRPr="00052DDC" w:rsidTr="00643397">
              <w:trPr>
                <w:trHeight w:val="25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052DDC" w:rsidRPr="00052DDC" w:rsidRDefault="00052DDC" w:rsidP="0080137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052DDC" w:rsidRPr="00052DDC" w:rsidTr="00643397">
              <w:trPr>
                <w:trHeight w:val="25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052DDC">
                  <w:pPr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Число административных районов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52DDC" w:rsidRPr="00052DDC" w:rsidTr="00643397">
              <w:trPr>
                <w:trHeight w:val="52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052DDC">
                  <w:pPr>
                    <w:ind w:firstLineChars="200" w:firstLine="48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численность сельского населения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825482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490294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248942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86246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52DDC" w:rsidRPr="00052DDC" w:rsidTr="00643397">
              <w:trPr>
                <w:trHeight w:val="25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052DDC">
                  <w:pPr>
                    <w:ind w:firstLineChars="300" w:firstLine="72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402767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237588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123503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41676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52DDC" w:rsidRPr="00052DDC" w:rsidTr="00643397">
              <w:trPr>
                <w:trHeight w:val="25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052DDC">
                  <w:pPr>
                    <w:ind w:firstLineChars="300" w:firstLine="72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422715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252706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125439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44570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052DDC" w:rsidRPr="00052DDC" w:rsidRDefault="00052DDC" w:rsidP="00801373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052D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52DDC" w:rsidRPr="00052DDC" w:rsidRDefault="00052DDC" w:rsidP="00052D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6033" w:rsidRPr="00052DDC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3892" w:type="dxa"/>
              <w:jc w:val="center"/>
              <w:tblLook w:val="04A0"/>
            </w:tblPr>
            <w:tblGrid>
              <w:gridCol w:w="370"/>
              <w:gridCol w:w="7427"/>
              <w:gridCol w:w="1606"/>
              <w:gridCol w:w="1707"/>
              <w:gridCol w:w="1364"/>
              <w:gridCol w:w="1418"/>
            </w:tblGrid>
            <w:tr w:rsidR="00760562" w:rsidRPr="00760562" w:rsidTr="00801373">
              <w:trPr>
                <w:trHeight w:val="270"/>
                <w:jc w:val="center"/>
              </w:trPr>
              <w:tc>
                <w:tcPr>
                  <w:tcW w:w="1389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760562" w:rsidRDefault="00760562" w:rsidP="00801373">
                  <w:pPr>
                    <w:pStyle w:val="aa"/>
                    <w:ind w:left="2137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760562" w:rsidRPr="00760562" w:rsidRDefault="00760562" w:rsidP="00760562">
                  <w:pPr>
                    <w:pStyle w:val="aa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6056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ЧИСЛО  МУНИЦИПАЛЬНЫХ  ОБРАЗОВАНИЙ  ПО ЧЕЧЕНСКОЙ РЕСПУБЛИКЕ  </w:t>
                  </w:r>
                </w:p>
              </w:tc>
            </w:tr>
            <w:tr w:rsidR="00760562" w:rsidRPr="001037CA" w:rsidTr="00801373">
              <w:trPr>
                <w:trHeight w:val="270"/>
                <w:jc w:val="center"/>
              </w:trPr>
              <w:tc>
                <w:tcPr>
                  <w:tcW w:w="1389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vAlign w:val="bottom"/>
                  <w:hideMark/>
                </w:tcPr>
                <w:p w:rsidR="00760562" w:rsidRPr="001037CA" w:rsidRDefault="00760562" w:rsidP="00801373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60562" w:rsidRPr="001037CA" w:rsidTr="00801373">
              <w:trPr>
                <w:gridBefore w:val="1"/>
                <w:wBefore w:w="370" w:type="dxa"/>
                <w:trHeight w:val="255"/>
                <w:jc w:val="center"/>
              </w:trPr>
              <w:tc>
                <w:tcPr>
                  <w:tcW w:w="7513" w:type="dxa"/>
                  <w:vMerge w:val="restar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Муниципальные образования</w:t>
                  </w:r>
                </w:p>
              </w:tc>
            </w:tr>
            <w:tr w:rsidR="00760562" w:rsidRPr="001037CA" w:rsidTr="00801373">
              <w:trPr>
                <w:gridBefore w:val="1"/>
                <w:wBefore w:w="370" w:type="dxa"/>
                <w:trHeight w:val="255"/>
                <w:jc w:val="center"/>
              </w:trPr>
              <w:tc>
                <w:tcPr>
                  <w:tcW w:w="7513" w:type="dxa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0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городские округа</w:t>
                  </w:r>
                </w:p>
              </w:tc>
              <w:tc>
                <w:tcPr>
                  <w:tcW w:w="1621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муниципальные районы</w:t>
                  </w:r>
                </w:p>
              </w:tc>
              <w:tc>
                <w:tcPr>
                  <w:tcW w:w="2782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в них</w:t>
                  </w:r>
                </w:p>
              </w:tc>
            </w:tr>
            <w:tr w:rsidR="00760562" w:rsidRPr="001037CA" w:rsidTr="00801373">
              <w:trPr>
                <w:gridBefore w:val="1"/>
                <w:wBefore w:w="370" w:type="dxa"/>
                <w:trHeight w:val="510"/>
                <w:jc w:val="center"/>
              </w:trPr>
              <w:tc>
                <w:tcPr>
                  <w:tcW w:w="7513" w:type="dxa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0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городские поселения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сельские поселения</w:t>
                  </w:r>
                </w:p>
              </w:tc>
            </w:tr>
            <w:tr w:rsidR="00760562" w:rsidRPr="001037CA" w:rsidTr="00801373">
              <w:trPr>
                <w:gridBefore w:val="1"/>
                <w:wBefore w:w="370" w:type="dxa"/>
                <w:trHeight w:val="270"/>
                <w:jc w:val="center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760562" w:rsidRPr="001037CA" w:rsidRDefault="00760562" w:rsidP="0080137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1037CA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760562" w:rsidRPr="00B3579F" w:rsidTr="00801373">
              <w:trPr>
                <w:gridBefore w:val="1"/>
                <w:wBefore w:w="370" w:type="dxa"/>
                <w:trHeight w:val="270"/>
                <w:jc w:val="center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B3579F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</w:tr>
            <w:tr w:rsidR="00760562" w:rsidRPr="00B3579F" w:rsidTr="00801373">
              <w:trPr>
                <w:trHeight w:val="270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Городской округ город Грозный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Городской округ город Аргун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Городской округ город Гудермес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Ачхой-Мартановский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Веденский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Грозненский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Гудермесский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Итум-Калинский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Курчалоевский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Надтеречный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Наурский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Ножай-Юртовский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Сунженский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Урус-Мартановский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Шалинский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Шаройский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Шатоевский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760562" w:rsidRPr="00B3579F" w:rsidTr="00801373">
              <w:trPr>
                <w:trHeight w:val="255"/>
                <w:jc w:val="center"/>
              </w:trPr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462BE2" w:rsidRDefault="00760562" w:rsidP="00801373">
                  <w:pPr>
                    <w:spacing w:after="0"/>
                    <w:rPr>
                      <w:rFonts w:ascii="Courier New" w:hAnsi="Courier New" w:cs="Courier New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ind w:firstLineChars="100" w:firstLine="24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Шелковский муниципальный район</w:t>
                  </w:r>
                </w:p>
              </w:tc>
              <w:tc>
                <w:tcPr>
                  <w:tcW w:w="1606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21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nil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noWrap/>
                  <w:vAlign w:val="bottom"/>
                  <w:hideMark/>
                </w:tcPr>
                <w:p w:rsidR="00760562" w:rsidRPr="00B3579F" w:rsidRDefault="00760562" w:rsidP="00801373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3579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</w:tr>
          </w:tbl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2DDC" w:rsidRDefault="00052DDC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Default="009F6033" w:rsidP="00C70C4C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F6033" w:rsidRPr="00174A60" w:rsidRDefault="009F6033" w:rsidP="00760562">
            <w:pPr>
              <w:pStyle w:val="aa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74A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ГРУППИРОВКА ГОРОДСКИХ ОКРУГОВ ПО ЧИСЛЕННОСТИ НАСЕЛЕНИЯ</w:t>
            </w:r>
          </w:p>
        </w:tc>
      </w:tr>
      <w:tr w:rsidR="009F6033" w:rsidRPr="000E199B" w:rsidTr="00801373">
        <w:trPr>
          <w:trHeight w:val="300"/>
          <w:jc w:val="center"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0E199B" w:rsidRDefault="009F6033" w:rsidP="00801373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985064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0E199B" w:rsidRDefault="009F6033" w:rsidP="00801373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0E199B" w:rsidRDefault="009F6033" w:rsidP="00801373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F6033" w:rsidRPr="000E199B" w:rsidRDefault="009F6033" w:rsidP="00801373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6033" w:rsidRPr="000E199B" w:rsidTr="00801373">
        <w:trPr>
          <w:trHeight w:val="285"/>
          <w:jc w:val="center"/>
        </w:trPr>
        <w:tc>
          <w:tcPr>
            <w:tcW w:w="31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0E199B" w:rsidRDefault="009F6033" w:rsidP="00801373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985064" w:rsidRDefault="009F6033" w:rsidP="00801373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0E199B" w:rsidRDefault="009F6033" w:rsidP="00801373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0E199B" w:rsidRDefault="009F6033" w:rsidP="00801373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0E199B" w:rsidRDefault="009F6033" w:rsidP="00801373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F6033" w:rsidRPr="000E199B" w:rsidRDefault="009F6033" w:rsidP="00801373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9F6033" w:rsidRPr="00D07682" w:rsidTr="00801373">
        <w:trPr>
          <w:trHeight w:val="270"/>
          <w:jc w:val="center"/>
        </w:trPr>
        <w:tc>
          <w:tcPr>
            <w:tcW w:w="3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0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 городские округа с числом жителей</w:t>
            </w:r>
          </w:p>
        </w:tc>
      </w:tr>
      <w:tr w:rsidR="009F6033" w:rsidRPr="00D07682" w:rsidTr="00801373">
        <w:trPr>
          <w:trHeight w:val="510"/>
          <w:jc w:val="center"/>
        </w:trPr>
        <w:tc>
          <w:tcPr>
            <w:tcW w:w="3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033" w:rsidRPr="00D07682" w:rsidRDefault="009F6033" w:rsidP="00801373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 3000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3000-4999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5000-9999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10000-19999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20000-49999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50000-99999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100000-249999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250000-499999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500000-999999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млн. и более</w:t>
            </w:r>
          </w:p>
        </w:tc>
      </w:tr>
      <w:tr w:rsidR="009F6033" w:rsidRPr="00D07682" w:rsidTr="00801373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F6033" w:rsidRPr="00D07682" w:rsidRDefault="009F6033" w:rsidP="008013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9F6033" w:rsidRPr="00D07682" w:rsidTr="00801373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9F6033" w:rsidRPr="00D07682" w:rsidRDefault="009F6033" w:rsidP="00801373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Число городских округов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F6033" w:rsidRPr="00D07682" w:rsidTr="00801373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9F6033" w:rsidRPr="00D07682" w:rsidRDefault="009F6033" w:rsidP="00801373">
            <w:pPr>
              <w:spacing w:line="240" w:lineRule="auto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346729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75156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271573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F6033" w:rsidRPr="00D07682" w:rsidTr="00801373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9F6033" w:rsidRPr="00D07682" w:rsidRDefault="009F6033" w:rsidP="00801373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171301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37536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133765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F6033" w:rsidRPr="00D07682" w:rsidTr="00801373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9F6033" w:rsidRPr="00D07682" w:rsidRDefault="009F6033" w:rsidP="00801373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175428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37620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137808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9F6033" w:rsidRPr="00D07682" w:rsidRDefault="009F6033" w:rsidP="00801373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F6033" w:rsidRPr="000E199B" w:rsidTr="00801373">
        <w:trPr>
          <w:trHeight w:val="255"/>
          <w:jc w:val="center"/>
        </w:trPr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33" w:rsidRPr="000E199B" w:rsidRDefault="009F6033" w:rsidP="00801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6033" w:rsidRDefault="009F6033" w:rsidP="009F6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6033" w:rsidRDefault="009F6033" w:rsidP="009F6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6033" w:rsidRDefault="009F6033" w:rsidP="009F6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D46A8" w:rsidRDefault="002D46A8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2900" w:type="dxa"/>
        <w:jc w:val="center"/>
        <w:tblLook w:val="04A0"/>
      </w:tblPr>
      <w:tblGrid>
        <w:gridCol w:w="2747"/>
        <w:gridCol w:w="1093"/>
        <w:gridCol w:w="870"/>
        <w:gridCol w:w="864"/>
        <w:gridCol w:w="864"/>
        <w:gridCol w:w="862"/>
        <w:gridCol w:w="936"/>
        <w:gridCol w:w="865"/>
        <w:gridCol w:w="973"/>
        <w:gridCol w:w="973"/>
        <w:gridCol w:w="973"/>
        <w:gridCol w:w="880"/>
      </w:tblGrid>
      <w:tr w:rsidR="00B60CC7" w:rsidRPr="005456CC" w:rsidTr="0059525D">
        <w:trPr>
          <w:trHeight w:val="285"/>
          <w:jc w:val="center"/>
        </w:trPr>
        <w:tc>
          <w:tcPr>
            <w:tcW w:w="129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B60CC7" w:rsidRDefault="00B60CC7" w:rsidP="006F38E0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C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ГРУППИРОВКА ГОРОДСКИХ НАСЕЛЕННЫХ ПУНКТОВ ПО ЧИСЛЕННОСТИ НАСЕЛЕНИЯ</w:t>
            </w:r>
          </w:p>
          <w:p w:rsidR="00B60CC7" w:rsidRPr="000D2F67" w:rsidRDefault="00B60CC7" w:rsidP="0059525D">
            <w:pPr>
              <w:pStyle w:val="aa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 ЧЕЧЕНСКОЙ РЕСПУБЛИКЕ</w:t>
            </w:r>
          </w:p>
        </w:tc>
      </w:tr>
      <w:tr w:rsidR="00B60CC7" w:rsidRPr="005456CC" w:rsidTr="0059525D">
        <w:trPr>
          <w:trHeight w:val="183"/>
          <w:jc w:val="center"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DF6D64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0CC7" w:rsidRPr="005456CC" w:rsidTr="0059525D">
        <w:trPr>
          <w:trHeight w:val="270"/>
          <w:jc w:val="center"/>
        </w:trPr>
        <w:tc>
          <w:tcPr>
            <w:tcW w:w="120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DF6D64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0CC7" w:rsidRPr="005456CC" w:rsidTr="0059525D">
        <w:trPr>
          <w:trHeight w:val="225"/>
          <w:jc w:val="center"/>
        </w:trPr>
        <w:tc>
          <w:tcPr>
            <w:tcW w:w="27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972AFC" w:rsidRDefault="00B60CC7" w:rsidP="0059525D">
            <w:pPr>
              <w:spacing w:after="0"/>
              <w:jc w:val="right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B60CC7" w:rsidRPr="005456CC" w:rsidTr="0059525D">
        <w:trPr>
          <w:trHeight w:val="270"/>
          <w:jc w:val="center"/>
        </w:trPr>
        <w:tc>
          <w:tcPr>
            <w:tcW w:w="2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01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 том числе городские населенные пункты с числом жителей  </w:t>
            </w:r>
          </w:p>
        </w:tc>
      </w:tr>
      <w:tr w:rsidR="00B60CC7" w:rsidRPr="005456CC" w:rsidTr="0059525D">
        <w:trPr>
          <w:trHeight w:val="510"/>
          <w:jc w:val="center"/>
        </w:trPr>
        <w:tc>
          <w:tcPr>
            <w:tcW w:w="2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CC7" w:rsidRPr="00972AFC" w:rsidRDefault="00B60CC7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CC7" w:rsidRPr="00CD5E2A" w:rsidRDefault="00B60CC7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 3000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3000-4999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5000-9999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10000-19999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20000-49999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50000-99999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100000-249999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250000-499999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500000-999999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млн. и более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972AFC" w:rsidRDefault="00B60CC7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972AFC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А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60CC7" w:rsidRPr="00CD5E2A" w:rsidRDefault="00B60CC7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D5E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B60CC7" w:rsidRPr="005456CC" w:rsidTr="0059525D">
        <w:trPr>
          <w:trHeight w:val="480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Число городских населенных пунктов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443507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171934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271573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219790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86025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133765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223717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85909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137808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Число городов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443507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171934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271573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219790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86025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133765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223717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85909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137808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480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Число поселков городского типа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B60CC7" w:rsidRPr="00994FF2" w:rsidRDefault="00B60CC7" w:rsidP="0059525D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60CC7" w:rsidRPr="00994FF2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FF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2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60CC7" w:rsidRPr="005456CC" w:rsidTr="0059525D">
        <w:trPr>
          <w:trHeight w:val="255"/>
          <w:jc w:val="center"/>
        </w:trPr>
        <w:tc>
          <w:tcPr>
            <w:tcW w:w="120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B60CC7" w:rsidRPr="00DF6D64" w:rsidRDefault="00B60CC7" w:rsidP="0059525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60CC7" w:rsidRPr="00DF6D64" w:rsidRDefault="00B60CC7" w:rsidP="0059525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E4770" w:rsidRDefault="003E4770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E4770" w:rsidRDefault="003E4770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588C" w:rsidRDefault="002F588C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3892" w:type="dxa"/>
        <w:jc w:val="center"/>
        <w:tblLayout w:type="fixed"/>
        <w:tblLook w:val="04A0"/>
      </w:tblPr>
      <w:tblGrid>
        <w:gridCol w:w="370"/>
        <w:gridCol w:w="7513"/>
        <w:gridCol w:w="1606"/>
        <w:gridCol w:w="1621"/>
        <w:gridCol w:w="1364"/>
        <w:gridCol w:w="1418"/>
      </w:tblGrid>
      <w:tr w:rsidR="001F1A57" w:rsidRPr="00B60CC7" w:rsidTr="0059525D">
        <w:trPr>
          <w:trHeight w:val="270"/>
          <w:jc w:val="center"/>
        </w:trPr>
        <w:tc>
          <w:tcPr>
            <w:tcW w:w="13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F1A57" w:rsidRDefault="001F1A57" w:rsidP="001F1A57">
            <w:pPr>
              <w:pStyle w:val="aa"/>
              <w:ind w:left="213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1F1A57" w:rsidRPr="00760562" w:rsidRDefault="003D6604" w:rsidP="00760562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ЧИСЛО </w:t>
            </w:r>
            <w:r w:rsidR="008F418D"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="008F418D"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ОБРАЗОВАНИЙ </w:t>
            </w:r>
            <w:r w:rsidR="00CC45B9"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ЧЕЧЕНСКОЙ РЕСПУБЛИКЕ </w:t>
            </w:r>
            <w:r w:rsidR="001F1A57" w:rsidRPr="00760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F1A57" w:rsidRPr="001037CA" w:rsidTr="0059525D">
        <w:trPr>
          <w:trHeight w:val="270"/>
          <w:jc w:val="center"/>
        </w:trPr>
        <w:tc>
          <w:tcPr>
            <w:tcW w:w="13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F1A57" w:rsidRPr="001037CA" w:rsidRDefault="001F1A57" w:rsidP="0059525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F1A57" w:rsidRPr="001037CA" w:rsidTr="0059525D">
        <w:trPr>
          <w:gridBefore w:val="1"/>
          <w:wBefore w:w="370" w:type="dxa"/>
          <w:trHeight w:val="255"/>
          <w:jc w:val="center"/>
        </w:trPr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Муниципальные образования</w:t>
            </w:r>
          </w:p>
        </w:tc>
      </w:tr>
      <w:tr w:rsidR="001F1A57" w:rsidRPr="001037CA" w:rsidTr="0059525D">
        <w:trPr>
          <w:gridBefore w:val="1"/>
          <w:wBefore w:w="370" w:type="dxa"/>
          <w:trHeight w:val="255"/>
          <w:jc w:val="center"/>
        </w:trPr>
        <w:tc>
          <w:tcPr>
            <w:tcW w:w="75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A57" w:rsidRPr="001037CA" w:rsidRDefault="001F1A57" w:rsidP="0059525D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городские округа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муниципальные районы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 них</w:t>
            </w:r>
          </w:p>
        </w:tc>
      </w:tr>
      <w:tr w:rsidR="001F1A57" w:rsidRPr="001037CA" w:rsidTr="0059525D">
        <w:trPr>
          <w:gridBefore w:val="1"/>
          <w:wBefore w:w="370" w:type="dxa"/>
          <w:trHeight w:val="510"/>
          <w:jc w:val="center"/>
        </w:trPr>
        <w:tc>
          <w:tcPr>
            <w:tcW w:w="75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A57" w:rsidRPr="001037CA" w:rsidRDefault="001F1A57" w:rsidP="0059525D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A57" w:rsidRPr="001037CA" w:rsidRDefault="001F1A57" w:rsidP="0059525D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A57" w:rsidRPr="001037CA" w:rsidRDefault="001F1A57" w:rsidP="0059525D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городские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сельские поселения</w:t>
            </w:r>
          </w:p>
        </w:tc>
      </w:tr>
      <w:tr w:rsidR="001F1A57" w:rsidRPr="001037CA" w:rsidTr="0059525D">
        <w:trPr>
          <w:gridBefore w:val="1"/>
          <w:wBefore w:w="370" w:type="dxa"/>
          <w:trHeight w:val="27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F1A57" w:rsidRPr="001037CA" w:rsidRDefault="001F1A57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37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1F1A57" w:rsidRPr="001037CA" w:rsidTr="0059525D">
        <w:trPr>
          <w:gridBefore w:val="1"/>
          <w:wBefore w:w="370" w:type="dxa"/>
          <w:trHeight w:val="27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B3579F" w:rsidP="00B3579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="001F1A57" w:rsidRPr="00B3579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</w:tr>
      <w:tr w:rsidR="001F1A57" w:rsidRPr="001037CA" w:rsidTr="0059525D">
        <w:trPr>
          <w:trHeight w:val="270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город Грозный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город Аргун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Городской округ город Гудермес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Веденский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Наурский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Сунженский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Шалинский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Шаройский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1F1A57" w:rsidRPr="001037CA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F1A57" w:rsidRPr="00B3579F" w:rsidRDefault="001F1A57" w:rsidP="00B3579F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Шелковский муниципальный район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1F1A57" w:rsidRPr="00462BE2" w:rsidTr="0059525D">
        <w:trPr>
          <w:trHeight w:val="25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A57" w:rsidRPr="00462BE2" w:rsidRDefault="001F1A57" w:rsidP="00B3579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A57" w:rsidRPr="00B3579F" w:rsidRDefault="001F1A57" w:rsidP="00B357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88C" w:rsidRDefault="002F588C" w:rsidP="00B357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19D" w:rsidRDefault="00E0119D" w:rsidP="00F562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1682" w:type="dxa"/>
        <w:jc w:val="center"/>
        <w:tblLook w:val="04A0"/>
      </w:tblPr>
      <w:tblGrid>
        <w:gridCol w:w="11682"/>
      </w:tblGrid>
      <w:tr w:rsidR="00223BF4" w:rsidRPr="005456CC" w:rsidTr="00BA3AAE">
        <w:trPr>
          <w:trHeight w:val="711"/>
          <w:jc w:val="center"/>
        </w:trPr>
        <w:tc>
          <w:tcPr>
            <w:tcW w:w="1168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803790" w:rsidRPr="00803790" w:rsidRDefault="00223BF4" w:rsidP="00760562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5D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ЧИСЛЕННОСТЬ НАСЕЛЕНИЯ ГОРОДСКИХ </w:t>
            </w:r>
            <w:r w:rsidR="007744F8" w:rsidRPr="00535D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 СЕЛЬСКИХ НАСЕЛЕННЫХ ПУНКТОВ</w:t>
            </w:r>
            <w:r w:rsidRPr="00535D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44F8" w:rsidRPr="00535D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 ЧЕЧЕНСКОЙ РЕСПУБЛИКЕ</w:t>
            </w:r>
          </w:p>
        </w:tc>
      </w:tr>
    </w:tbl>
    <w:p w:rsidR="00D75404" w:rsidRPr="00D75404" w:rsidRDefault="00D75404" w:rsidP="00D75404">
      <w:pPr>
        <w:spacing w:after="0"/>
        <w:rPr>
          <w:sz w:val="12"/>
          <w:szCs w:val="12"/>
        </w:rPr>
      </w:pPr>
    </w:p>
    <w:tbl>
      <w:tblPr>
        <w:tblW w:w="12529" w:type="dxa"/>
        <w:jc w:val="center"/>
        <w:tblInd w:w="-339" w:type="dxa"/>
        <w:tblLook w:val="04A0"/>
      </w:tblPr>
      <w:tblGrid>
        <w:gridCol w:w="6204"/>
        <w:gridCol w:w="1150"/>
        <w:gridCol w:w="1150"/>
        <w:gridCol w:w="1174"/>
        <w:gridCol w:w="1434"/>
        <w:gridCol w:w="1417"/>
      </w:tblGrid>
      <w:tr w:rsidR="00223BF4" w:rsidRPr="005456CC" w:rsidTr="005456CC">
        <w:trPr>
          <w:trHeight w:val="20"/>
          <w:tblHeader/>
          <w:jc w:val="center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23BF4" w:rsidRPr="002F1223" w:rsidRDefault="00223BF4" w:rsidP="00D7540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Мужчины и женщины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Женщины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общей численности населения, процентов</w:t>
            </w:r>
          </w:p>
        </w:tc>
      </w:tr>
      <w:tr w:rsidR="00223BF4" w:rsidRPr="005456CC" w:rsidTr="005456CC">
        <w:trPr>
          <w:trHeight w:val="20"/>
          <w:tblHeader/>
          <w:jc w:val="center"/>
        </w:trPr>
        <w:tc>
          <w:tcPr>
            <w:tcW w:w="6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BF4" w:rsidRPr="002F1223" w:rsidRDefault="00223BF4" w:rsidP="00223BF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BF4" w:rsidRPr="002F1223" w:rsidRDefault="00223BF4" w:rsidP="00223BF4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BF4" w:rsidRPr="002F1223" w:rsidRDefault="00223BF4" w:rsidP="00223BF4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BF4" w:rsidRPr="002F1223" w:rsidRDefault="00223BF4" w:rsidP="00223BF4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женщины</w:t>
            </w:r>
          </w:p>
        </w:tc>
      </w:tr>
      <w:tr w:rsidR="00223BF4" w:rsidRPr="005456CC" w:rsidTr="005456CC">
        <w:trPr>
          <w:trHeight w:val="20"/>
          <w:tblHeader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3BF4" w:rsidRPr="002F1223" w:rsidRDefault="00223BF4" w:rsidP="00223BF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23BF4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1268989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622557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646432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443507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219790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223717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825482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402767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422715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г. Грозный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271573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133765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137808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Заводской район</w:t>
            </w:r>
          </w:p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Ленинский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62939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30971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31968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81520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40083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41437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66786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34989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31797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Старопромысловский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60328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32606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г. Аргун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29525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14166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15359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г. Гудермес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45631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23370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22261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78505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40558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970F2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78505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40558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Ачхой-Мартановского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78505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40558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Ачхой-Мартановское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9610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Ачхой-Мартан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9610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Бамутское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Бамут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Валерикское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Валерик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Давыденковское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Давыденко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Закан-Юртовское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5835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2794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Закан-Юрт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Катар-Юртовское сельское поселение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12806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6277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Катар-Юрт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6277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Новошароевское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Новый Шарой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Самашкинское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11275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Самашки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11275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Старо-Ачхойское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Старый Ачхой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Хамби-Ирзейское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Хамби-Ирзе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Шаами-Юртовское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Шаами-Юрт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Яндинское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Янди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Веденский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970F2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Веденского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Агишбатойское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Агишбатой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Белгатойское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Белгатой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Бенойское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44.7</w:t>
            </w:r>
          </w:p>
        </w:tc>
      </w:tr>
      <w:tr w:rsidR="00223BF4" w:rsidRPr="005456CC" w:rsidTr="0080379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Ведено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3186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39.1</w:t>
            </w:r>
          </w:p>
        </w:tc>
      </w:tr>
      <w:tr w:rsidR="00223BF4" w:rsidRPr="005456CC" w:rsidTr="0080379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Нефтянка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80379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Октябрьское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23BF4" w:rsidRPr="005456CC" w:rsidTr="0080379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Эшилхатой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1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17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3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Гунинское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Гуни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Марзой-Мохк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Меседой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Первомайское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Даргинское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Дарго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Дышне-Веденское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Дышне-Ведено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Курчалинское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970F2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Верхние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Гезинчу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Нижние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Средние Курчали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Шерди-Мохк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Макажойское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Макажой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Ари-Аул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Арсой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Буни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Ригахой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3E477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Тунжи-Аул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Хиндой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3E477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Махкетынское сельское поселение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Махкеты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5028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Сельментаузенское сельское поселение 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Сельментаузен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Дуц-Хутор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Кель-Аул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Тазен-Калинское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Тазен-Кала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Барзе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участок Жани-Ведено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Кошка-Аре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Ноже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хутор Юкарчой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Тевзанское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Тевзана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Харачойское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Харачой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Хатунинское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Хатуни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Ихарой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Кезеной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Кулинхой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Харкарой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</w:tr>
      <w:tr w:rsidR="00223BF4" w:rsidRPr="005456CC" w:rsidTr="003E477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Ца-Веденское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2812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3E477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Ца-Ведено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23BF4" w:rsidRPr="005456CC" w:rsidTr="003E477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Берхатой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Верхнее Ца-Ведено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Элистанжинское сельское поселение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Элистанжи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Эрсенойское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Эрсеной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118347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118347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Грозненского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118347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Алхан-Калинское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Алхан-Кала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Беркат-Юртовское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Беркат-Юрт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Виноградовское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Виноградное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Гикаловское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Гикало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Горячеисточненское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Горячеисточненское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Дачу-Борзоевское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Дачу-Борзой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Ильинское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станица Ильинская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Кень-Юртовское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Кень-Юрт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Комсомольское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7258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55.3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Комсомольское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6945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3106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Примыкание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Куларинское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5358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2960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Кулары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2960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55.2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Лаха-Варандинское сельское поселение 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Лаха-Варанды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Ново-Центороевское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Центора-Юрт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Октябрьское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Октябрьское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2971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Красностепновское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Первомайское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станица Первомайская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Петропавловское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станица Петропавловская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10672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Побединское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3540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Бартхой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Гунюшки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Долинский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Керлаюрт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Майский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Нагорное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Радужное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Правобережненское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Правобережное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Газгородок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Пригородненское сельское поселение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4884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Пригородное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Пролетарское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Пролетарское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Дружба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Садовое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3206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Староатагинское сельское поселение 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10884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5190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5694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Старые Атаги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10884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5190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Терское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Толстой-Юртовское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Толстой-Юрт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8097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Набережный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Чечен-Аульское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8233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Чечен-Аул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8233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Чишкинское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Чишки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Пионерское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ДТС  Чишки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Ярыш-Мардинское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Ярыш-Марды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Гудермесского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78108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37905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Азамат-Юртовское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Азамат-Юрт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Бельтой-Юртовское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Бельтой-Юрт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Брагунское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Брагуны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Верхне-Нойберское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4099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Нойбера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4099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Герзель-Аульское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Герзель-Аул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3887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Гордали-Юртовское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Гордали-Юрт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Дарбанхинское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Дарбанхи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Джалкинское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Джалка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Иласхан-Юртовское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Иласхан-Юрт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Ишхой-Юртовское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Ишхой-Юрт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Кади-Юртовское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Кади-Юрт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Комсомольское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Кошкельдинское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Кошкельды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Мелчу-Хейское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2859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Мелчу Хе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2859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Нижне-Нойберское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6780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Нижний Нойбера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6780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3330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Ново-Энгенойское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Новый Энгеной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Ойсхарское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поселок Ойсхара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9489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Хангиш-Юртовское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Хангиш-Юрт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Шуанийское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Шуани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Энгель-Юртовское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Энгель-Юрт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Итум-Калинского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Баулойское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Баулой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Гезах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Бугароевское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Бугарой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Ведучинское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Ведучи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Гухоевское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Гухой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Конжухой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Мулкой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Гучум-Калинское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</w:tr>
      <w:tr w:rsidR="00223BF4" w:rsidRPr="005456CC" w:rsidTr="00ED3840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Гучум-Кале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Башин-Кали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Зумсоевское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Зумсой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45.9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Итум-Кале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33.4</w:t>
            </w:r>
          </w:p>
        </w:tc>
      </w:tr>
      <w:tr w:rsidR="00223BF4" w:rsidRPr="005456CC" w:rsidTr="00301658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Кокадоевское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301658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Кокадой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301658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Моцкарой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Бара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Кенахо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Шюнда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Эрстахо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Тазбичинское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Тазбичи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Цамадой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Хелды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Тусхоройское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Тусхарой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Басхо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Бечиги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Ботурчу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Цацах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Эзихо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301658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Ушкалоевское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44.0</w:t>
            </w:r>
          </w:p>
        </w:tc>
      </w:tr>
      <w:tr w:rsidR="00223BF4" w:rsidRPr="005456CC" w:rsidTr="00301658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Ушкалой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44.0</w:t>
            </w:r>
          </w:p>
        </w:tc>
      </w:tr>
      <w:tr w:rsidR="00223BF4" w:rsidRPr="005456CC" w:rsidTr="00301658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Хилдехароевское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Хилдехарой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Люнки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Сакан-Йисте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Хозачу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58727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114039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55312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58727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Курчалоевского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114039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55312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58727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11132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5381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5751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Аллерой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11132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5381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5751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Ахкинчу-Борзоевское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Ахкинчу-Борзой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Бачи-Юртовское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16485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8306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8179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село Бачи-Юрт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16485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8306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8179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2F1223" w:rsidRDefault="00223BF4" w:rsidP="002F1223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Гелдаганское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12350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5823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6527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2F1223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223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2F1223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Гелдаган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12350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6527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Джигуртинское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Джигурты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Курчалой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11961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Майртупское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Майртуп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Регитинское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Регита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Ачирешки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Джагларги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Ники-Хита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Хиди-Хуторское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Хиди-Хутор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Курень-Беной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Центороевское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Центорой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Цоцин-Юртовское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18306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8872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Цоцин-Юрт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18306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8872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9434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Эникалийское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Эникали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Жанхи-Хутор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Ялхой-Мохкское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5395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2793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Ялхой-Мохк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Бельты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Усум-Хутор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 район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55782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27008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28774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55782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27008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28774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Надтеречного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55782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27008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28774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Бено-Юртовское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7089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7089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Братское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Братское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Верхненаурское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5441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Верхний Наур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5441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Гвардейское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7471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3561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Гвардейское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7471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3561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Горагорское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Горагорский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Зебир-Юртовское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Зебир-Юрт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Знаменское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Знаменское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Калаусское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Калаус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Комаровское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Комарово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Мекен-Юртовское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Мекен-Юрт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Надтеречное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Надтеречное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8475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4069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4406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усадьба госхоза "Минеральный"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Подгорненское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Подгорное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Наурский район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54752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28325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54752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28325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Наурского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54752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28325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Алпатовское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Алпатово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Свободное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Ищерское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5088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Ищерская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4808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Дальнее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хутор Кречетово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5154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Калиновская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Козлов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Постный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Селиванкин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Левобережненское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Левобережное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Юбилейное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Мекенское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Мекенская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3860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Клинков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Майорский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Мирный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Наурское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9050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Наурская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9050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Николаевская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Обильный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Семиколодцев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Суворовский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Новосолкушинское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Новое Солкушино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Новотерское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4048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Новотерское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3764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Корнеев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Рубежненское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Рубежное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Савельевское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Савельевская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Ульяновское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Ульяновское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Фрунзенское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Фрунзенское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Чернокозовское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Чернокозово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Капустино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Ножай-Юртовского района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Айти-Мохкское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Айти-Мохк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Аллерой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Гансолчу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Исай-Юрт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Совраги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Турты-Хутор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Байтаркинское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Байтарки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Татай-Хутор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Балансуйское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Балансу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Беной-Веденское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Беной-Ведено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Лем-Корц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Алхан-Хутор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Гуржи-Мохк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Денги-Юрт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Корен-Беной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Ожи-Юрт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Оси-Юрт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Пачу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Стерч-Керч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Галайтынское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Галайты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Гендергенское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Гендерген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Зандак-Ара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Гилянинское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Гиляны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Гордалинское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Гордали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Бас-Гордали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Макс-Хутор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Хашки-Мохк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Даттыхское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Даттых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Булгат-Ирзу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Чеччель-Юх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Замай-Юртовское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Замай-Юрт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Зандакское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Зандак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Мескетынское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Мескеты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3447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Бетти-Мохк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Новый Замай-Юрт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Согунты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7986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3818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Ножай-Юрт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6744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Мехкишты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Чурч-Ирзу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Рогун-Кажа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Бильты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Ишой-Хутор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Хочи-Ара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Саясановское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Саясан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Симсирское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Симсир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Центороевское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Центорой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Шовхал-Бердийское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Шовхал-Берды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Бешиль-Ирзу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Девлатби-Хутор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Шуанинское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Шуани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Малые-Шуани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Энгенойское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Энгеной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Сунженский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723A83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Сунженского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Ассиновское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Ассиновская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10184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Серноводское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10805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5727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Серноводское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10805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5727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 район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120585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58879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61706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49070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24235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24835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71515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34644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г. Урус-Мартан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49070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24235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24835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Урус-Мартановского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71515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34644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36871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Алхазуровское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Алхазурово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Алхан-Юртовское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10477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5098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5379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Алхан-Юрт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9783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4770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5013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посёлок Краснопартизанский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Гехинское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11744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Гехи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11744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5644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Гехи-Чуйское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Гехи-Чу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Гойское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посёлок Мичурина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Гойтинское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8253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Гойты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7924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8253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Гой-Чуйское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Гой-Чу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2721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Мартан-Чуйское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Мартан-Чу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2937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Рошни-Чуйское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Рошни-Чу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Танги-Чуйское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Танги-Чу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Шалажинское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4998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Шалажи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4998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Шалинский район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115970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57521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58449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47708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24254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23454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68262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33267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34995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г. Шали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47708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24254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23454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Шалинского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68262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33267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34995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Автуринское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14988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Автуры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14988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Агиштынское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Агишты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Белгатойское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4551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Белгатой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Герменчукское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Герменчук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5184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5552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Дуба-Юртовское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Дуба-Юрт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3242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Мескер-Юртовское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Мескер-Юрт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Новоатагинское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Новые Атаги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Сержень-Юртовское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Сержень-Юрт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Чири-Юртовское сельское поселение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Чири-Юрт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2992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Шаройский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FC22A6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3094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Шаройского района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Бутийское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Бути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Кенхинское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Кенхи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Кесалойское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Кесалой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Кирийское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Кири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Хакмадойское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Хакмадой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Химойское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Химой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Хуландойское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Хуландой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Цесинское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Цеси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Чайринское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Чайры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Шаройское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Шикаройское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Шикарой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42.6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FC22A6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Шатоевского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41.9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Асланбек-Шерипово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Беной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Дехесты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Мускали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67.6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Мусолт-Аул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Больше-Варандинское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Большие Варанды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Сюжи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Борзоевское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77.8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22.2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Борзой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4063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3343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Рядухой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Тумсой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Вашиндароевское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Вашиндарой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Высокогорное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Горгачи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Даевское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Дай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Зоновское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Зоны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Нихалойское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Нихалой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Нохчи-Келоевское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Нохчи-Келой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Памятоевское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Памятой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Бекум-Кале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Вярды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Гуш-Керт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Саттоевское сельское поселение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Сатти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Урдюхой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53.6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Юкерч-Келой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43.6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Улус-Кертовское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Улус-Керт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52.7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Хал-Килоевское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село Хал-Килой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FC22A6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Харсенойское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Харсеной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Малый Харсеной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63.0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37.0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Шаро-Аргунское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Шаро-Аргун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Шатоевское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Шатой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2953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47.5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Шелковский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53548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26576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Городское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FC22A6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Сельское население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53548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26576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Сельские поселения Шелковского района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53548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26576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26972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Бороздиновское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Бороздиновская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54.6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Бурунское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Бурунское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Зеленое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75.0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Песчаное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Рунное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40.0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Воскресенское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Воскресенское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51.5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Гребенское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Гребенская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6227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51.4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Дубовское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Дубовская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52.0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Каргалинское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4181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23BF4" w:rsidRPr="005456CC" w:rsidTr="00941733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станица Каргалинская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4181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Каршыга-Аульское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Каршыга-Аул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Кобинское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Коби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Курдюковское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Курдюковская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50.6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Новощедринское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Новощедринская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Ораз-Аульское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Ораз-Аул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Сары-Суйское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50.9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Сары-Су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Красный Восход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поселок Мирный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51.8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48.2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Старогладовское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Старогладовская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52.1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Старощедринское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Старощедринская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52.3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Харьковское сельское поселение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село Харьковское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Червленно-Узловское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Червленно-Узловая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17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4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50.3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Червленское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4562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Червленная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9545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4983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4562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47.8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Шелковское сельское поселение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Шелковская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11112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5512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50.4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49.6</w:t>
            </w:r>
          </w:p>
        </w:tc>
      </w:tr>
      <w:tr w:rsidR="00223BF4" w:rsidRPr="005456CC" w:rsidTr="008C518A">
        <w:trPr>
          <w:trHeight w:val="20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Шелкозаводское сельское поселение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53.0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станица Шелкозаводская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11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1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52.8</w:t>
            </w:r>
          </w:p>
        </w:tc>
      </w:tr>
      <w:tr w:rsidR="00223BF4" w:rsidRPr="005456CC" w:rsidTr="005456CC">
        <w:trPr>
          <w:trHeight w:val="20"/>
          <w:jc w:val="center"/>
        </w:trPr>
        <w:tc>
          <w:tcPr>
            <w:tcW w:w="6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F4" w:rsidRPr="00DF6D64" w:rsidRDefault="00223BF4" w:rsidP="00DF6D64">
            <w:pPr>
              <w:spacing w:after="0"/>
              <w:ind w:firstLineChars="400" w:firstLine="9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хутор Парабоч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46.5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BF4" w:rsidRPr="00DF6D64" w:rsidRDefault="00223BF4" w:rsidP="00223BF4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D64">
              <w:rPr>
                <w:rFonts w:ascii="Times New Roman" w:hAnsi="Times New Roman"/>
                <w:color w:val="000000"/>
                <w:sz w:val="24"/>
                <w:szCs w:val="24"/>
              </w:rPr>
              <w:t>53.5</w:t>
            </w:r>
          </w:p>
        </w:tc>
      </w:tr>
    </w:tbl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4105" w:type="dxa"/>
        <w:jc w:val="center"/>
        <w:tblInd w:w="-541" w:type="dxa"/>
        <w:tblLook w:val="04A0"/>
      </w:tblPr>
      <w:tblGrid>
        <w:gridCol w:w="3166"/>
        <w:gridCol w:w="1132"/>
        <w:gridCol w:w="821"/>
        <w:gridCol w:w="888"/>
        <w:gridCol w:w="900"/>
        <w:gridCol w:w="1003"/>
        <w:gridCol w:w="1027"/>
        <w:gridCol w:w="978"/>
        <w:gridCol w:w="1081"/>
        <w:gridCol w:w="1132"/>
        <w:gridCol w:w="1056"/>
        <w:gridCol w:w="921"/>
      </w:tblGrid>
      <w:tr w:rsidR="00174A60" w:rsidRPr="00985064" w:rsidTr="0059525D">
        <w:trPr>
          <w:trHeight w:val="300"/>
          <w:jc w:val="center"/>
        </w:trPr>
        <w:tc>
          <w:tcPr>
            <w:tcW w:w="141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Default="00174A60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174A60" w:rsidRDefault="00174A60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B0598" w:rsidRDefault="009B0598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174A60" w:rsidRPr="00174A60" w:rsidRDefault="00174A60" w:rsidP="00760562">
            <w:pPr>
              <w:pStyle w:val="aa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Pr="00174A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ГРУППИРОВКА ГОРОДСКИХ ОКРУГОВ ПО ЧИСЛЕННОСТИ НАСЕЛЕНИЯ</w:t>
            </w:r>
          </w:p>
        </w:tc>
      </w:tr>
      <w:tr w:rsidR="00174A60" w:rsidRPr="000E199B" w:rsidTr="0059525D">
        <w:trPr>
          <w:trHeight w:val="300"/>
          <w:jc w:val="center"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0E199B" w:rsidRDefault="00174A60" w:rsidP="0059525D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985064" w:rsidRDefault="00174A60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0E199B" w:rsidRDefault="00174A60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0E199B" w:rsidRDefault="00174A60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174A60" w:rsidRPr="000E199B" w:rsidRDefault="00174A60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74A60" w:rsidRPr="000E199B" w:rsidTr="0059525D">
        <w:trPr>
          <w:trHeight w:val="285"/>
          <w:jc w:val="center"/>
        </w:trPr>
        <w:tc>
          <w:tcPr>
            <w:tcW w:w="31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0E199B" w:rsidRDefault="00174A60" w:rsidP="0059525D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985064" w:rsidRDefault="00174A60" w:rsidP="0059525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0E199B" w:rsidRDefault="00174A60" w:rsidP="0059525D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0E199B" w:rsidRDefault="00174A60" w:rsidP="0059525D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0E199B" w:rsidRDefault="00174A60" w:rsidP="0059525D">
            <w:pPr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  <w:r w:rsidRPr="000E199B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174A60" w:rsidRPr="000E199B" w:rsidRDefault="00174A60" w:rsidP="0059525D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174A60" w:rsidRPr="00D07682" w:rsidTr="0059525D">
        <w:trPr>
          <w:trHeight w:val="270"/>
          <w:jc w:val="center"/>
        </w:trPr>
        <w:tc>
          <w:tcPr>
            <w:tcW w:w="3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0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 городские округа с числом жителей</w:t>
            </w:r>
          </w:p>
        </w:tc>
      </w:tr>
      <w:tr w:rsidR="00174A60" w:rsidRPr="00D07682" w:rsidTr="0059525D">
        <w:trPr>
          <w:trHeight w:val="510"/>
          <w:jc w:val="center"/>
        </w:trPr>
        <w:tc>
          <w:tcPr>
            <w:tcW w:w="3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4A60" w:rsidRPr="00D07682" w:rsidRDefault="00174A60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 3000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3000-4999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5000-9999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10000-19999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20000-49999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50000-99999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100000-249999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250000-499999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500000-999999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млн. и более</w:t>
            </w:r>
          </w:p>
        </w:tc>
      </w:tr>
      <w:tr w:rsidR="00174A60" w:rsidRPr="00D07682" w:rsidTr="0059525D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174A60" w:rsidRPr="00D07682" w:rsidRDefault="00174A60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174A60" w:rsidRPr="00D07682" w:rsidTr="0059525D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174A60" w:rsidRPr="00D07682" w:rsidRDefault="00174A60" w:rsidP="0059525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Число городских округов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74A60" w:rsidRPr="00D07682" w:rsidTr="0059525D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174A60" w:rsidRPr="00D07682" w:rsidRDefault="00174A60" w:rsidP="0059525D">
            <w:pPr>
              <w:spacing w:line="240" w:lineRule="auto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346729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75156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271573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74A60" w:rsidRPr="00D07682" w:rsidTr="0059525D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174A60" w:rsidRPr="00D07682" w:rsidRDefault="00174A60" w:rsidP="0059525D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171301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37536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133765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74A60" w:rsidRPr="00D07682" w:rsidTr="0059525D">
        <w:trPr>
          <w:trHeight w:val="25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174A60" w:rsidRPr="00D07682" w:rsidRDefault="00174A60" w:rsidP="0059525D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175428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37620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137808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174A60" w:rsidRPr="00D07682" w:rsidRDefault="00174A60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74A60" w:rsidRPr="000E199B" w:rsidTr="0059525D">
        <w:trPr>
          <w:trHeight w:val="255"/>
          <w:jc w:val="center"/>
        </w:trPr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60" w:rsidRPr="000E199B" w:rsidRDefault="00174A60" w:rsidP="005952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5AE" w:rsidRDefault="00B475AE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5AE" w:rsidRDefault="00B475AE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3120" w:type="dxa"/>
        <w:jc w:val="center"/>
        <w:tblLook w:val="04A0"/>
      </w:tblPr>
      <w:tblGrid>
        <w:gridCol w:w="3160"/>
        <w:gridCol w:w="1240"/>
        <w:gridCol w:w="1180"/>
        <w:gridCol w:w="1100"/>
        <w:gridCol w:w="1080"/>
        <w:gridCol w:w="1140"/>
        <w:gridCol w:w="1060"/>
        <w:gridCol w:w="1040"/>
        <w:gridCol w:w="1060"/>
        <w:gridCol w:w="1060"/>
      </w:tblGrid>
      <w:tr w:rsidR="00C96DFC" w:rsidRPr="00CD5E2A" w:rsidTr="0059525D">
        <w:trPr>
          <w:trHeight w:val="315"/>
          <w:jc w:val="center"/>
        </w:trPr>
        <w:tc>
          <w:tcPr>
            <w:tcW w:w="131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96DFC" w:rsidRPr="00C96DFC" w:rsidRDefault="00C96DFC" w:rsidP="00760562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6D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ГРУППИРОВКА  МУНИЦИПАЛЬНЫХ  РАЙОНОВ ПО ЧИСЛЕННОСТИ НАСЕЛЕНИЯ</w:t>
            </w:r>
          </w:p>
        </w:tc>
      </w:tr>
      <w:tr w:rsidR="00C96DFC" w:rsidRPr="00D07682" w:rsidTr="0059525D">
        <w:trPr>
          <w:trHeight w:val="240"/>
          <w:jc w:val="center"/>
        </w:trPr>
        <w:tc>
          <w:tcPr>
            <w:tcW w:w="3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C96DFC" w:rsidRPr="00D07682" w:rsidRDefault="00C96DFC" w:rsidP="005952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6DFC" w:rsidRPr="00D07682" w:rsidTr="0059525D">
        <w:trPr>
          <w:trHeight w:val="270"/>
          <w:jc w:val="center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2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 муниципальных районов с числом жителей  </w:t>
            </w:r>
          </w:p>
        </w:tc>
      </w:tr>
      <w:tr w:rsidR="00C96DFC" w:rsidRPr="00D07682" w:rsidTr="0059525D">
        <w:trPr>
          <w:trHeight w:val="510"/>
          <w:jc w:val="center"/>
        </w:trPr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DFC" w:rsidRPr="00D07682" w:rsidRDefault="00C96DFC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 и менее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10001-20000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20001-30000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30001-40000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40001-50000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50001-100000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100001-200000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более 200000</w:t>
            </w:r>
          </w:p>
        </w:tc>
      </w:tr>
      <w:tr w:rsidR="00C96DFC" w:rsidRPr="00D07682" w:rsidTr="0059525D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96DFC" w:rsidRPr="00D07682" w:rsidRDefault="00C96DFC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C96DFC" w:rsidRPr="00D07682" w:rsidTr="0059525D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C96DFC" w:rsidRPr="00D07682" w:rsidRDefault="00C96DFC" w:rsidP="0059525D">
            <w:pPr>
              <w:spacing w:after="0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Число муниципальных районов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C96DFC" w:rsidRPr="00D07682" w:rsidTr="0059525D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C96DFC" w:rsidRPr="00D07682" w:rsidRDefault="00C96DFC" w:rsidP="0059525D">
            <w:pPr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922260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8577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16812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20989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36801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49445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320695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468941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C96DFC" w:rsidRPr="00D07682" w:rsidTr="0059525D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C96DFC" w:rsidRPr="00D07682" w:rsidRDefault="00C96DFC" w:rsidP="0059525D">
            <w:pPr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451256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4597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9766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9893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17959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23717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157761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227563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C96DFC" w:rsidRPr="00D07682" w:rsidTr="0059525D">
        <w:trPr>
          <w:trHeight w:val="255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C96DFC" w:rsidRPr="00D07682" w:rsidRDefault="00C96DFC" w:rsidP="0059525D">
            <w:pPr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471004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7046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11096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18842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25728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162934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241378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C96DFC" w:rsidRPr="00D07682" w:rsidRDefault="00C96DFC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A60" w:rsidRDefault="00174A60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BF4" w:rsidRDefault="00223BF4" w:rsidP="00223B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6A26" w:rsidRPr="00366A26" w:rsidRDefault="00366A26" w:rsidP="00366A26">
      <w:pPr>
        <w:tabs>
          <w:tab w:val="left" w:pos="2969"/>
        </w:tabs>
        <w:rPr>
          <w:rFonts w:ascii="Times New Roman" w:hAnsi="Times New Roman"/>
          <w:sz w:val="20"/>
          <w:szCs w:val="20"/>
        </w:rPr>
      </w:pPr>
    </w:p>
    <w:p w:rsidR="00366A26" w:rsidRDefault="00366A26"/>
    <w:tbl>
      <w:tblPr>
        <w:tblW w:w="11957" w:type="dxa"/>
        <w:jc w:val="center"/>
        <w:tblLook w:val="04A0"/>
      </w:tblPr>
      <w:tblGrid>
        <w:gridCol w:w="3109"/>
        <w:gridCol w:w="940"/>
        <w:gridCol w:w="910"/>
        <w:gridCol w:w="1003"/>
        <w:gridCol w:w="978"/>
        <w:gridCol w:w="1033"/>
        <w:gridCol w:w="983"/>
        <w:gridCol w:w="945"/>
        <w:gridCol w:w="1064"/>
        <w:gridCol w:w="992"/>
      </w:tblGrid>
      <w:tr w:rsidR="002460DE" w:rsidRPr="00B3579F" w:rsidTr="0059525D">
        <w:trPr>
          <w:trHeight w:val="330"/>
          <w:jc w:val="center"/>
        </w:trPr>
        <w:tc>
          <w:tcPr>
            <w:tcW w:w="119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3D6604" w:rsidRDefault="002460DE" w:rsidP="00760562">
            <w:pPr>
              <w:pStyle w:val="aa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D66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ГРУППИРОВКА ГОРОДСКИХ ПОСЕЛЕНИЙ ПО ЧИСЛЕННОСТИ НАСЕЛЕНИЯ</w:t>
            </w:r>
          </w:p>
        </w:tc>
      </w:tr>
      <w:tr w:rsidR="002460DE" w:rsidRPr="00B3579F" w:rsidTr="0059525D">
        <w:trPr>
          <w:trHeight w:val="345"/>
          <w:jc w:val="center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60DE" w:rsidRPr="00B3579F" w:rsidTr="0059525D">
        <w:trPr>
          <w:trHeight w:val="495"/>
          <w:jc w:val="center"/>
        </w:trPr>
        <w:tc>
          <w:tcPr>
            <w:tcW w:w="119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Муниципальные образования Чеченской Республики</w:t>
            </w:r>
          </w:p>
        </w:tc>
      </w:tr>
      <w:tr w:rsidR="002460DE" w:rsidRPr="00B3579F" w:rsidTr="0059525D">
        <w:trPr>
          <w:trHeight w:val="285"/>
          <w:jc w:val="center"/>
        </w:trPr>
        <w:tc>
          <w:tcPr>
            <w:tcW w:w="31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2460DE" w:rsidRPr="00B3579F" w:rsidRDefault="002460DE" w:rsidP="005952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60DE" w:rsidRPr="00B3579F" w:rsidTr="0059525D">
        <w:trPr>
          <w:trHeight w:val="270"/>
          <w:jc w:val="center"/>
        </w:trPr>
        <w:tc>
          <w:tcPr>
            <w:tcW w:w="31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9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 городские поселения с числом жителей  </w:t>
            </w:r>
          </w:p>
        </w:tc>
      </w:tr>
      <w:tr w:rsidR="002460DE" w:rsidRPr="00B3579F" w:rsidTr="0059525D">
        <w:trPr>
          <w:trHeight w:val="510"/>
          <w:jc w:val="center"/>
        </w:trPr>
        <w:tc>
          <w:tcPr>
            <w:tcW w:w="3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 3000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3000-4999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5000-9999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10000-19999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20000-49999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50000-99999</w:t>
            </w:r>
          </w:p>
        </w:tc>
        <w:tc>
          <w:tcPr>
            <w:tcW w:w="10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100000-249999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250000 и более</w:t>
            </w:r>
          </w:p>
        </w:tc>
      </w:tr>
      <w:tr w:rsidR="002460DE" w:rsidRPr="00B3579F" w:rsidTr="0059525D">
        <w:trPr>
          <w:trHeight w:val="255"/>
          <w:jc w:val="center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460DE" w:rsidRPr="00B3579F" w:rsidRDefault="002460DE" w:rsidP="005952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2460DE" w:rsidRPr="00B3579F" w:rsidTr="0059525D">
        <w:trPr>
          <w:trHeight w:val="255"/>
          <w:jc w:val="center"/>
        </w:trPr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2460DE" w:rsidRPr="00B3579F" w:rsidRDefault="002460DE" w:rsidP="0059525D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Число городских поселений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460DE" w:rsidRPr="00B3579F" w:rsidTr="0059525D">
        <w:trPr>
          <w:trHeight w:val="255"/>
          <w:jc w:val="center"/>
        </w:trPr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2460DE" w:rsidRPr="00B3579F" w:rsidRDefault="002460DE" w:rsidP="0059525D">
            <w:pPr>
              <w:spacing w:line="240" w:lineRule="auto"/>
              <w:ind w:firstLineChars="200" w:first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96778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96778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460DE" w:rsidRPr="00B3579F" w:rsidTr="0059525D">
        <w:trPr>
          <w:trHeight w:val="255"/>
          <w:jc w:val="center"/>
        </w:trPr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2460DE" w:rsidRPr="00B3579F" w:rsidRDefault="002460DE" w:rsidP="0059525D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48489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48489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2460DE" w:rsidRPr="00B3579F" w:rsidTr="0059525D">
        <w:trPr>
          <w:trHeight w:val="255"/>
          <w:jc w:val="center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2460DE" w:rsidRPr="00B3579F" w:rsidRDefault="002460DE" w:rsidP="0059525D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48289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48289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460DE" w:rsidRPr="00B3579F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579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460DE" w:rsidRPr="00D07682" w:rsidRDefault="002460DE" w:rsidP="002460DE">
      <w:pPr>
        <w:ind w:firstLine="708"/>
        <w:rPr>
          <w:rFonts w:ascii="Times New Roman" w:hAnsi="Times New Roman"/>
          <w:sz w:val="24"/>
          <w:szCs w:val="24"/>
        </w:rPr>
      </w:pPr>
    </w:p>
    <w:p w:rsidR="00AC268A" w:rsidRDefault="00AC268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AC268A" w:rsidRDefault="00AC268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CD5E2A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Pr="00D07682" w:rsidRDefault="00CD5E2A" w:rsidP="00CD5E2A">
      <w:pPr>
        <w:ind w:firstLine="708"/>
        <w:rPr>
          <w:rFonts w:ascii="Times New Roman" w:hAnsi="Times New Roman"/>
          <w:sz w:val="24"/>
          <w:szCs w:val="24"/>
        </w:rPr>
      </w:pPr>
    </w:p>
    <w:p w:rsidR="00CD5E2A" w:rsidRDefault="00CD5E2A" w:rsidP="00CD5E2A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tbl>
      <w:tblPr>
        <w:tblW w:w="13943" w:type="dxa"/>
        <w:jc w:val="center"/>
        <w:tblInd w:w="-343" w:type="dxa"/>
        <w:tblLook w:val="04A0"/>
      </w:tblPr>
      <w:tblGrid>
        <w:gridCol w:w="3076"/>
        <w:gridCol w:w="994"/>
        <w:gridCol w:w="838"/>
        <w:gridCol w:w="878"/>
        <w:gridCol w:w="891"/>
        <w:gridCol w:w="915"/>
        <w:gridCol w:w="878"/>
        <w:gridCol w:w="878"/>
        <w:gridCol w:w="903"/>
        <w:gridCol w:w="945"/>
        <w:gridCol w:w="936"/>
        <w:gridCol w:w="945"/>
        <w:gridCol w:w="912"/>
      </w:tblGrid>
      <w:tr w:rsidR="002460DE" w:rsidRPr="005456CC" w:rsidTr="0059525D">
        <w:trPr>
          <w:trHeight w:val="285"/>
          <w:jc w:val="center"/>
        </w:trPr>
        <w:tc>
          <w:tcPr>
            <w:tcW w:w="139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3D6604" w:rsidRDefault="002460DE" w:rsidP="00760562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D66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ГРУППИРОВКА СЕЛЬСКИХ ПОСЕЛЕНИЙ ПО ЧИСЛЕННОСТИ НАСЕЛЕНИЯ</w:t>
            </w:r>
          </w:p>
        </w:tc>
      </w:tr>
      <w:tr w:rsidR="002460DE" w:rsidRPr="005456CC" w:rsidTr="0059525D">
        <w:trPr>
          <w:trHeight w:val="330"/>
          <w:jc w:val="center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60DE" w:rsidRPr="005456CC" w:rsidTr="0059525D">
        <w:trPr>
          <w:trHeight w:val="600"/>
          <w:jc w:val="center"/>
        </w:trPr>
        <w:tc>
          <w:tcPr>
            <w:tcW w:w="139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2460DE" w:rsidRPr="00D07682" w:rsidRDefault="002460DE" w:rsidP="0059525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Муниципальные образования Чеченской Республики</w:t>
            </w:r>
          </w:p>
        </w:tc>
      </w:tr>
      <w:tr w:rsidR="002460DE" w:rsidRPr="005456CC" w:rsidTr="0059525D">
        <w:trPr>
          <w:trHeight w:val="240"/>
          <w:jc w:val="center"/>
        </w:trPr>
        <w:tc>
          <w:tcPr>
            <w:tcW w:w="30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60DE" w:rsidRPr="005456CC" w:rsidTr="0059525D">
        <w:trPr>
          <w:trHeight w:val="270"/>
          <w:jc w:val="center"/>
        </w:trPr>
        <w:tc>
          <w:tcPr>
            <w:tcW w:w="3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7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том числе сельские поселения с числом жителей  </w:t>
            </w:r>
          </w:p>
        </w:tc>
      </w:tr>
      <w:tr w:rsidR="002460DE" w:rsidRPr="005456CC" w:rsidTr="0059525D">
        <w:trPr>
          <w:trHeight w:val="510"/>
          <w:jc w:val="center"/>
        </w:trPr>
        <w:tc>
          <w:tcPr>
            <w:tcW w:w="3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0DE" w:rsidRPr="00D07682" w:rsidRDefault="002460DE" w:rsidP="0059525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0DE" w:rsidRPr="00D07682" w:rsidRDefault="002460DE" w:rsidP="0059525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 и менее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501-1000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1001-1500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1501-2000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2001-3000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3001-4000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4001-5000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5001-7000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7001-10000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10001-20000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более 20000</w:t>
            </w:r>
          </w:p>
        </w:tc>
      </w:tr>
      <w:tr w:rsidR="002460DE" w:rsidRPr="005456CC" w:rsidTr="0059525D">
        <w:trPr>
          <w:trHeight w:val="255"/>
          <w:jc w:val="center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460DE" w:rsidRPr="00D07682" w:rsidRDefault="002460DE" w:rsidP="0059525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2460DE" w:rsidRPr="005456CC" w:rsidTr="0059525D">
        <w:trPr>
          <w:trHeight w:val="255"/>
          <w:jc w:val="center"/>
        </w:trPr>
        <w:tc>
          <w:tcPr>
            <w:tcW w:w="30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2460DE" w:rsidRPr="00D07682" w:rsidRDefault="002460DE" w:rsidP="005952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Число сельских поселений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2460DE" w:rsidRPr="005456CC" w:rsidTr="0059525D">
        <w:trPr>
          <w:trHeight w:val="255"/>
          <w:jc w:val="center"/>
        </w:trPr>
        <w:tc>
          <w:tcPr>
            <w:tcW w:w="30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2460DE" w:rsidRPr="00D07682" w:rsidRDefault="002460DE" w:rsidP="0059525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825482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8559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16128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23798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40240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69393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40920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81090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126048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132371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244040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42895</w:t>
            </w:r>
          </w:p>
        </w:tc>
      </w:tr>
      <w:tr w:rsidR="002460DE" w:rsidRPr="005456CC" w:rsidTr="0059525D">
        <w:trPr>
          <w:trHeight w:val="255"/>
          <w:jc w:val="center"/>
        </w:trPr>
        <w:tc>
          <w:tcPr>
            <w:tcW w:w="30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:rsidR="002460DE" w:rsidRPr="00D07682" w:rsidRDefault="002460DE" w:rsidP="0059525D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402767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4314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7941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11751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19539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33581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20119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40873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60564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65545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118168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20372</w:t>
            </w:r>
          </w:p>
        </w:tc>
      </w:tr>
      <w:tr w:rsidR="002460DE" w:rsidRPr="005456CC" w:rsidTr="0059525D">
        <w:trPr>
          <w:trHeight w:val="255"/>
          <w:jc w:val="center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2460DE" w:rsidRPr="00D07682" w:rsidRDefault="002460DE" w:rsidP="0059525D">
            <w:pPr>
              <w:spacing w:line="240" w:lineRule="auto"/>
              <w:ind w:firstLineChars="30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422715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4245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8187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12047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20701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35812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20801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40217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65484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66826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125872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2460DE" w:rsidRPr="00D07682" w:rsidRDefault="002460DE" w:rsidP="0059525D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682">
              <w:rPr>
                <w:rFonts w:ascii="Times New Roman" w:hAnsi="Times New Roman"/>
                <w:color w:val="000000"/>
                <w:sz w:val="24"/>
                <w:szCs w:val="24"/>
              </w:rPr>
              <w:t>22523</w:t>
            </w:r>
          </w:p>
        </w:tc>
      </w:tr>
      <w:tr w:rsidR="002460DE" w:rsidRPr="005456CC" w:rsidTr="0059525D">
        <w:trPr>
          <w:trHeight w:val="255"/>
          <w:jc w:val="center"/>
        </w:trPr>
        <w:tc>
          <w:tcPr>
            <w:tcW w:w="3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0DE" w:rsidRPr="00D07682" w:rsidRDefault="002460DE" w:rsidP="005952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60DE" w:rsidRPr="00D07682" w:rsidRDefault="002460DE" w:rsidP="002460DE">
      <w:pPr>
        <w:ind w:firstLine="708"/>
        <w:rPr>
          <w:rFonts w:ascii="Times New Roman" w:hAnsi="Times New Roman"/>
          <w:sz w:val="24"/>
          <w:szCs w:val="24"/>
        </w:rPr>
      </w:pPr>
    </w:p>
    <w:p w:rsidR="00103A64" w:rsidRDefault="00103A64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103A64" w:rsidRDefault="00103A64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CD5E2A" w:rsidRDefault="00CD5E2A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3339A0" w:rsidRDefault="003339A0" w:rsidP="00366A26">
      <w:pPr>
        <w:tabs>
          <w:tab w:val="left" w:pos="2969"/>
        </w:tabs>
        <w:spacing w:after="0"/>
        <w:rPr>
          <w:rFonts w:ascii="Times New Roman" w:hAnsi="Times New Roman"/>
          <w:sz w:val="16"/>
          <w:szCs w:val="16"/>
        </w:rPr>
      </w:pPr>
    </w:p>
    <w:p w:rsidR="003339A0" w:rsidRDefault="003339A0" w:rsidP="003339A0">
      <w:pPr>
        <w:ind w:firstLine="708"/>
        <w:rPr>
          <w:rFonts w:ascii="Times New Roman" w:hAnsi="Times New Roman"/>
          <w:sz w:val="16"/>
          <w:szCs w:val="16"/>
        </w:rPr>
      </w:pPr>
    </w:p>
    <w:p w:rsidR="001037CA" w:rsidRDefault="001037CA" w:rsidP="003339A0">
      <w:pPr>
        <w:ind w:firstLine="708"/>
        <w:rPr>
          <w:rFonts w:ascii="Times New Roman" w:hAnsi="Times New Roman"/>
          <w:sz w:val="16"/>
          <w:szCs w:val="16"/>
        </w:rPr>
      </w:pPr>
    </w:p>
    <w:p w:rsidR="00D70DF4" w:rsidRDefault="00D70DF4" w:rsidP="003339A0">
      <w:pPr>
        <w:ind w:firstLine="708"/>
        <w:rPr>
          <w:rFonts w:ascii="Times New Roman" w:hAnsi="Times New Roman"/>
          <w:sz w:val="16"/>
          <w:szCs w:val="16"/>
        </w:rPr>
      </w:pPr>
    </w:p>
    <w:tbl>
      <w:tblPr>
        <w:tblW w:w="14105" w:type="dxa"/>
        <w:jc w:val="center"/>
        <w:tblInd w:w="-541" w:type="dxa"/>
        <w:tblLook w:val="04A0"/>
      </w:tblPr>
      <w:tblGrid>
        <w:gridCol w:w="3166"/>
        <w:gridCol w:w="1132"/>
        <w:gridCol w:w="821"/>
        <w:gridCol w:w="888"/>
        <w:gridCol w:w="900"/>
        <w:gridCol w:w="1003"/>
        <w:gridCol w:w="1027"/>
        <w:gridCol w:w="978"/>
        <w:gridCol w:w="1081"/>
        <w:gridCol w:w="1132"/>
        <w:gridCol w:w="1056"/>
        <w:gridCol w:w="921"/>
      </w:tblGrid>
      <w:tr w:rsidR="00D70DF4" w:rsidRPr="005456CC" w:rsidTr="00985064">
        <w:trPr>
          <w:trHeight w:val="300"/>
          <w:jc w:val="center"/>
        </w:trPr>
        <w:tc>
          <w:tcPr>
            <w:tcW w:w="141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0DF4" w:rsidRPr="005456CC" w:rsidTr="00985064">
        <w:trPr>
          <w:trHeight w:val="300"/>
          <w:jc w:val="center"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0E199B" w:rsidRDefault="00D70DF4" w:rsidP="009850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Courier New" w:hAnsi="Courier New" w:cs="Courier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985064" w:rsidRDefault="00D70DF4" w:rsidP="0098506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0E199B" w:rsidRDefault="00D70DF4" w:rsidP="0098506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0E199B" w:rsidRDefault="00D70DF4" w:rsidP="0098506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D70DF4" w:rsidRPr="000E199B" w:rsidRDefault="00D70DF4" w:rsidP="00985064">
            <w:pPr>
              <w:spacing w:after="0"/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70DF4" w:rsidRDefault="00D70DF4" w:rsidP="002460DE">
      <w:pPr>
        <w:rPr>
          <w:rFonts w:ascii="Times New Roman" w:hAnsi="Times New Roman"/>
          <w:sz w:val="16"/>
          <w:szCs w:val="16"/>
        </w:rPr>
      </w:pPr>
    </w:p>
    <w:p w:rsidR="006437E5" w:rsidRDefault="006437E5" w:rsidP="00E10A97">
      <w:pPr>
        <w:tabs>
          <w:tab w:val="left" w:pos="1724"/>
        </w:tabs>
        <w:rPr>
          <w:rFonts w:ascii="Times New Roman" w:hAnsi="Times New Roman"/>
          <w:sz w:val="16"/>
          <w:szCs w:val="16"/>
        </w:rPr>
      </w:pPr>
    </w:p>
    <w:tbl>
      <w:tblPr>
        <w:tblW w:w="12749" w:type="dxa"/>
        <w:tblInd w:w="920" w:type="dxa"/>
        <w:tblLook w:val="04A0"/>
      </w:tblPr>
      <w:tblGrid>
        <w:gridCol w:w="3157"/>
        <w:gridCol w:w="1215"/>
        <w:gridCol w:w="1456"/>
        <w:gridCol w:w="144"/>
        <w:gridCol w:w="1564"/>
        <w:gridCol w:w="1708"/>
        <w:gridCol w:w="150"/>
        <w:gridCol w:w="1558"/>
        <w:gridCol w:w="143"/>
        <w:gridCol w:w="1276"/>
        <w:gridCol w:w="378"/>
      </w:tblGrid>
      <w:tr w:rsidR="006437E5" w:rsidRPr="006437E5" w:rsidTr="0079421B">
        <w:trPr>
          <w:gridAfter w:val="1"/>
          <w:wAfter w:w="378" w:type="dxa"/>
          <w:trHeight w:val="225"/>
        </w:trPr>
        <w:tc>
          <w:tcPr>
            <w:tcW w:w="123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7E5" w:rsidRPr="006437E5" w:rsidRDefault="003D6604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="006437E5" w:rsidRPr="006437E5">
              <w:rPr>
                <w:rFonts w:ascii="Times New Roman" w:hAnsi="Times New Roman"/>
                <w:b/>
                <w:bCs/>
                <w:sz w:val="24"/>
                <w:szCs w:val="24"/>
              </w:rPr>
              <w:t>. ГРУППИРОВКА МУНИЦИПАЛЬНЫХ РАЙОНОВ ПО ЧИСЛЕННОСТИ НАСЕЛЕНИЯ</w:t>
            </w:r>
          </w:p>
        </w:tc>
      </w:tr>
      <w:tr w:rsidR="006437E5" w:rsidRPr="006437E5" w:rsidTr="0079421B">
        <w:trPr>
          <w:gridAfter w:val="1"/>
          <w:wAfter w:w="378" w:type="dxa"/>
          <w:trHeight w:val="225"/>
        </w:trPr>
        <w:tc>
          <w:tcPr>
            <w:tcW w:w="123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3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ЧЕЧЕНСКОЙ РЕСПУБЛИКЕ</w:t>
            </w:r>
          </w:p>
        </w:tc>
      </w:tr>
      <w:tr w:rsidR="006437E5" w:rsidRPr="006437E5" w:rsidTr="0079421B">
        <w:trPr>
          <w:gridAfter w:val="1"/>
          <w:wAfter w:w="378" w:type="dxa"/>
          <w:trHeight w:val="225"/>
        </w:trPr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37E5" w:rsidRPr="006437E5" w:rsidTr="0079421B">
        <w:trPr>
          <w:gridAfter w:val="1"/>
          <w:wAfter w:w="378" w:type="dxa"/>
          <w:trHeight w:val="330"/>
        </w:trPr>
        <w:tc>
          <w:tcPr>
            <w:tcW w:w="3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37E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9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муниципальные районы с числом жителей</w:t>
            </w:r>
          </w:p>
        </w:tc>
      </w:tr>
      <w:tr w:rsidR="006437E5" w:rsidRPr="006437E5" w:rsidTr="0079421B">
        <w:trPr>
          <w:gridAfter w:val="1"/>
          <w:wAfter w:w="378" w:type="dxa"/>
          <w:trHeight w:val="465"/>
        </w:trPr>
        <w:tc>
          <w:tcPr>
            <w:tcW w:w="3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>20000 и менее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>20001 – 30000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>30001 – 40000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>40001 – 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37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более 50000</w:t>
            </w:r>
          </w:p>
        </w:tc>
      </w:tr>
      <w:tr w:rsidR="006437E5" w:rsidRPr="006437E5" w:rsidTr="0079421B">
        <w:trPr>
          <w:gridAfter w:val="1"/>
          <w:wAfter w:w="378" w:type="dxa"/>
          <w:trHeight w:val="240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 w:rsidP="006437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Число муниципальных районов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численность всего населения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922260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25389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20989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36801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49445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789636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500" w:firstLine="120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451256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14363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9893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17959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23717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385324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500" w:firstLine="120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471004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11026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11096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18842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25728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404312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 xml:space="preserve">                численность городского населения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96778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96778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500" w:firstLine="120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48489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48489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500" w:firstLine="120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48289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48289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 xml:space="preserve">                численность сельского населения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825482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25389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20989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36801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49445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692858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500" w:firstLine="120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121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402767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14363</w:t>
            </w:r>
          </w:p>
        </w:tc>
        <w:tc>
          <w:tcPr>
            <w:tcW w:w="15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9893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17959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23717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336835</w:t>
            </w:r>
          </w:p>
        </w:tc>
      </w:tr>
      <w:tr w:rsidR="006437E5" w:rsidRPr="006437E5" w:rsidTr="0079421B">
        <w:trPr>
          <w:gridAfter w:val="1"/>
          <w:wAfter w:w="378" w:type="dxa"/>
          <w:trHeight w:val="244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7E5" w:rsidRPr="006437E5" w:rsidRDefault="006437E5" w:rsidP="006437E5">
            <w:pPr>
              <w:ind w:firstLineChars="500" w:firstLine="1200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422715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11026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11096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18842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25728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7E5" w:rsidRPr="006437E5" w:rsidRDefault="006437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37E5">
              <w:rPr>
                <w:rFonts w:ascii="Times New Roman" w:hAnsi="Times New Roman"/>
                <w:sz w:val="24"/>
                <w:szCs w:val="24"/>
              </w:rPr>
              <w:t>356023</w:t>
            </w:r>
          </w:p>
        </w:tc>
      </w:tr>
      <w:tr w:rsidR="005043B3" w:rsidRPr="006437E5" w:rsidTr="005043B3">
        <w:trPr>
          <w:gridAfter w:val="10"/>
          <w:wAfter w:w="9592" w:type="dxa"/>
          <w:trHeight w:val="490"/>
        </w:trPr>
        <w:tc>
          <w:tcPr>
            <w:tcW w:w="315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043B3" w:rsidRPr="006437E5" w:rsidRDefault="005043B3" w:rsidP="006437E5">
            <w:pPr>
              <w:spacing w:after="0" w:line="240" w:lineRule="auto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43B3" w:rsidRPr="006437E5" w:rsidTr="005043B3">
        <w:trPr>
          <w:gridBefore w:val="8"/>
          <w:wBefore w:w="10952" w:type="dxa"/>
          <w:trHeight w:val="240"/>
        </w:trPr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3B3" w:rsidRPr="006437E5" w:rsidRDefault="005043B3" w:rsidP="006437E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10A97" w:rsidRDefault="00141268" w:rsidP="00141268">
      <w:pPr>
        <w:tabs>
          <w:tab w:val="left" w:pos="1707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</w:p>
    <w:p w:rsidR="005662FC" w:rsidRDefault="00DC0113" w:rsidP="00E10A97">
      <w:pPr>
        <w:tabs>
          <w:tab w:val="left" w:pos="2382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0113">
        <w:rPr>
          <w:rFonts w:ascii="Times New Roman" w:hAnsi="Times New Roman"/>
          <w:b/>
          <w:sz w:val="24"/>
          <w:szCs w:val="24"/>
        </w:rPr>
        <w:t>АЛФАВИТНЫЙ УКАЗАТЕЛЬ НАИМЕНОВАНИЙ ГЕОГРАФИЧЕСКИХ ОБЪЕКТОВ</w:t>
      </w:r>
      <w:r w:rsidR="00E10A97">
        <w:rPr>
          <w:rFonts w:ascii="Times New Roman" w:hAnsi="Times New Roman"/>
          <w:b/>
          <w:sz w:val="24"/>
          <w:szCs w:val="24"/>
        </w:rPr>
        <w:t xml:space="preserve"> </w:t>
      </w:r>
      <w:r w:rsidRPr="00DC0113">
        <w:rPr>
          <w:rFonts w:ascii="Times New Roman" w:hAnsi="Times New Roman"/>
          <w:b/>
          <w:sz w:val="24"/>
          <w:szCs w:val="24"/>
        </w:rPr>
        <w:t>К ТАБЛИЦЕ 9</w:t>
      </w:r>
    </w:p>
    <w:p w:rsidR="00E10A97" w:rsidRPr="005662FC" w:rsidRDefault="00E10A97" w:rsidP="00E10A97">
      <w:pPr>
        <w:tabs>
          <w:tab w:val="left" w:pos="2382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92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2126"/>
        <w:gridCol w:w="3119"/>
        <w:gridCol w:w="3543"/>
      </w:tblGrid>
      <w:tr w:rsidR="00DC0113" w:rsidTr="005662FC">
        <w:tc>
          <w:tcPr>
            <w:tcW w:w="3227" w:type="dxa"/>
            <w:tcBorders>
              <w:bottom w:val="single" w:sz="4" w:space="0" w:color="auto"/>
            </w:tcBorders>
          </w:tcPr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 населенных</w:t>
            </w:r>
          </w:p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</w:t>
            </w:r>
            <w:r w:rsidR="005662FC" w:rsidRPr="00E10A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DC0113" w:rsidRPr="00E10A97" w:rsidRDefault="00DC0113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0113" w:rsidRPr="00007439" w:rsidTr="005662F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Автуры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Автуринское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Агишбатой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Агишбатойское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Агишты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Агиштинское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Азамат-Юрт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Азамат - 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Айти-Мохк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Айти-Мохкское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Аллерой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Аллерой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Алпатово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Алпатовское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Алхазурово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Алхазуровское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Алхан-Кала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Алхан-Калинское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Алхан-Хутор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Алхан-Юрт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Алхан-Юртовское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Ари-Аул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DC0113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Арсой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DC0113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Асланбек-Шерипово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E10A97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5662FC" w:rsidTr="00E10A9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5662FC" w:rsidRPr="00E10A97" w:rsidRDefault="005662FC" w:rsidP="00E10A97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5662FC" w:rsidRPr="00E10A97" w:rsidRDefault="005662FC" w:rsidP="005662F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E10A97">
        <w:trPr>
          <w:trHeight w:val="69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sz w:val="24"/>
                <w:szCs w:val="24"/>
              </w:rPr>
              <w:t>Ассиновская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Ассиновское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A97">
              <w:rPr>
                <w:rFonts w:ascii="Times New Roman" w:hAnsi="Times New Roman"/>
                <w:color w:val="000000"/>
                <w:sz w:val="24"/>
                <w:szCs w:val="24"/>
              </w:rPr>
              <w:t>Сунженский</w:t>
            </w:r>
          </w:p>
        </w:tc>
      </w:tr>
      <w:tr w:rsidR="00DC0113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Ахкинчу-Борзой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Ахкинчу-Борзоевское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Ачирешки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Регитинское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Ачхой-Мартан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Байтарки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Байтаркинское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Балансу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Балансуйское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Бамут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Бамутское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Барзе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Тазен-Калинское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Бартхой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Бас-Гордали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Гордалинское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Басхо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Тусхаройское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Баулой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Баулойское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Бачи-Юрт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Бачи-Юртовское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DC0113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Башин-Кали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Гучум-Калинское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DC0113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Бекум-Кале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Памятоевское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DC0113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Белгатой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Белгатойское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13" w:rsidRPr="00DC0113" w:rsidRDefault="00DC0113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E10A97">
        <w:tc>
          <w:tcPr>
            <w:tcW w:w="120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0A97" w:rsidTr="00E10A9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E10A97" w:rsidRPr="00E10A97" w:rsidRDefault="00E10A97" w:rsidP="00E10A97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A97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E10A97" w:rsidRPr="00E10A97" w:rsidRDefault="00E10A97" w:rsidP="00E10A97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E10A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Белгатой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Белгатойское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E10A97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Бено-Юрт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Бено-Юртовское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Беркат-Юрт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Беркат-Юртовское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Бетти-Мохк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Мескетинское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sz w:val="24"/>
                <w:szCs w:val="24"/>
              </w:rPr>
              <w:t>Беной-Ведено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Беной-Веденское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DC011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011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Бечиги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Тусхоройское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Бешиль-Ирзу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Шовхал-Бердийское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Бельтой-Юрт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Бельтой-Юртовское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Бильты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Большие Варанды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Больше-Варандинское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Борзой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Борзоевское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Бороздиновская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Бороздиновское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Ботурчу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Тусхаройское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E10A97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Брагуны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село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Брагунское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F3115A" w:rsidRPr="00F3115A" w:rsidTr="00F3115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5A" w:rsidRPr="00F3115A" w:rsidRDefault="00F3115A" w:rsidP="00F3115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15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F3115A" w:rsidRPr="00F3115A" w:rsidRDefault="00F3115A" w:rsidP="00F3115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E10A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Братское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Братское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Бугарой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Бугароевское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F3115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Булгат-Ирзу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Даттыхское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F3115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Буни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F3115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Бурунское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Бурунское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Бути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Бутинское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Валерик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Валерикское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Вашиндарой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Вашиндароевское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Ведучи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Ведучинское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Берхатой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Ца-Веденское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Верхнее Ца-Ведено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Ца-Веденское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Верхние Курчали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Курчалинское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Верхний Нойбера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Верхне-Нойберское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Верхний Наур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Верхненаурское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F3115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Верхний Цамадой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Тазбичинское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014379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sz w:val="24"/>
                <w:szCs w:val="24"/>
              </w:rPr>
              <w:t>Верхний Бара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5662FC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2F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717D3D" w:rsidRPr="00717D3D" w:rsidTr="000143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0143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Виноградное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Виноградовское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Воскресенское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Высокогорное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Вашиндароевское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Вярды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Памятоевское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Газгородок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Правобережненское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Галайты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Галайтынское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Гансолчу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Гвардейское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Гезах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Баулойское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Гезинчу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Курчалинское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Гелдаган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Гелдаганское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Гендерген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Гендергенское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Герзель-Аул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Герзель-Аульское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Герменчук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Герменчукское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Гехи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Гехинское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Гехи-Чу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Гехи-Чуйское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Гикало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Гикаловское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Гиляны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Гилянинское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E10A97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717D3D" w:rsidRPr="00717D3D" w:rsidTr="00717D3D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D3D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717D3D" w:rsidRPr="00717D3D" w:rsidRDefault="00717D3D" w:rsidP="00717D3D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717D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Гойское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Гойское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sz w:val="24"/>
                <w:szCs w:val="24"/>
              </w:rPr>
              <w:t>Гойты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Гойтинское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Гой-Чу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Гой-Чуйское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Горагорский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Горагорское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Горгачи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Вашиндароевское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Гордали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Гордалинское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Гордали-Юрт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Гордали-Юртовское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Горячеисточненское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Горячеисточненское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Гребенская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Гребенское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Гунюшки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Гуржи-Мохк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Гухоевское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Гучум-Кале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Гучум-Калинское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Гуш-Керт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Памятоевское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717D3D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Давыденко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Давыденковское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E10A97" w:rsidRPr="00007439" w:rsidTr="00014379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94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Дай</w:t>
            </w:r>
            <w:r w:rsidR="00717D3D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Даевское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717D3D" w:rsidRDefault="00E10A97" w:rsidP="00717D3D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D3D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1358D5" w:rsidRPr="00007439" w:rsidTr="000143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5" w:rsidRPr="001358D5" w:rsidRDefault="001358D5" w:rsidP="001358D5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8D5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1358D5" w:rsidRPr="001358D5" w:rsidRDefault="001358D5" w:rsidP="001358D5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0143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Дальнее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Ищерское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Дарбанхи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Дарбанхинское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Дарго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Даргинское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Даттых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Даттыхское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Дачу-Борзой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Дачу-Борзоевское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Девлатби-Хутор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Шовхал-Бердийское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183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Денги-Юрт</w:t>
            </w: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Дехесты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Джагларги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Регитинское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Джалка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Джалкинское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Жани-Ведено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участок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Тазен-Калинское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Джигурты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Джигуртинское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Долинский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Дружба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Пролетарское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Дуба-Юрт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Дуба-Юртовское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Дубовская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Дубовское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1358D5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Дуц-Хутор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Сельментаузенское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1A5101" w:rsidRPr="001A5101" w:rsidTr="001A5101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1A510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Дышне-Ведено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Дышне-Веденское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358D5" w:rsidRDefault="00E10A97" w:rsidP="001358D5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8D5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Жанхи-Хутор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Эникалинское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Закан-Юрт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Закан-Юртовское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Замай-Юрт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Замай-Юртовское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Зандак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Зандакское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Зандак-Ара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Гендергенское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Зебир-Юрт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Зебир-Юртовское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Зеленое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Бурунское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Зоновское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Зумсой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Зумсоевское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Иласхан-Юрт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Иласхан-Юртовское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Ильинская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Ильинское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Исай-Юрт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E10A97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Итум-Кале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Ихарой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Хойское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41268">
            <w:pPr>
              <w:tabs>
                <w:tab w:val="left" w:pos="3672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014379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Ишой-Хутор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1A5101" w:rsidRPr="00007439" w:rsidTr="000143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0143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Ишхой-Юрт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Ишхой-Юртовское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Ищерская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Ищерское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Кади-Юрт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Кади-Юртовское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Калаус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Калаусское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Капустино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Чернокозовское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Каргалинская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Каргалинское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Каршыга-Аул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Каршыга-Аульское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Катар-Юрт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Катар-Юртовское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Кезеной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Хойское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Кель-Аул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Сельментаузенское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Кенахо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Кенхи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Кенхинское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Кень-Юрт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Кень-Юртовское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Керла-юрт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Кесалой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Кесалойское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center" w:pos="150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Кири</w:t>
            </w:r>
            <w:r w:rsidR="001A510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Кирийское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1A5101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101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1A5101" w:rsidRPr="001A5101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1A510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Клинков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Мекенское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1A5101" w:rsidRDefault="00E10A97" w:rsidP="001A51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101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Коби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Кобинское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Козлов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Кокадой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Кокадойское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Комарово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Комаровское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1A5101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Конжухой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right" w:pos="374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Гухоевское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Корен-Беной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Корнеев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114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Новотерское</w:t>
            </w: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8F2643" w:rsidRDefault="00E10A97" w:rsidP="00603C8C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643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Кошка-Аре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Тазен-Калинское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Кошкельды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Кошкельдинское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603C8C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Алхан-Юртовское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E10A97" w:rsidRPr="00007439" w:rsidTr="001A5101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Красностепновское</w:t>
            </w:r>
          </w:p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Красный Восход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  <w:p w:rsidR="00E10A97" w:rsidRPr="00230896" w:rsidRDefault="00E10A97" w:rsidP="001A5101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Октябрьское</w:t>
            </w:r>
          </w:p>
          <w:p w:rsidR="00E10A97" w:rsidRPr="00230896" w:rsidRDefault="00E10A97" w:rsidP="001A5101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sz w:val="24"/>
                <w:szCs w:val="24"/>
              </w:rPr>
              <w:t>Сары-Суйское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  <w:p w:rsidR="00E10A97" w:rsidRPr="00230896" w:rsidRDefault="00E10A97" w:rsidP="001A5101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sz w:val="24"/>
                <w:szCs w:val="24"/>
              </w:rPr>
              <w:t>Шелковской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Кречетово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Ищерское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1A5101">
            <w:pPr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1A5101" w:rsidRPr="00007439" w:rsidTr="0064796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5101" w:rsidRPr="00230896" w:rsidRDefault="001A5101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5101" w:rsidRPr="00230896" w:rsidRDefault="001A5101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5101" w:rsidRPr="00230896" w:rsidRDefault="001A5101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5101" w:rsidRDefault="001A5101" w:rsidP="001A5101">
            <w:pPr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03C8C" w:rsidRPr="00230896" w:rsidRDefault="00603C8C" w:rsidP="001A5101">
            <w:pPr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5101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64796A" w:rsidRDefault="001A5101" w:rsidP="001A5101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1A5101" w:rsidRPr="0064796A" w:rsidRDefault="001A5101" w:rsidP="001A5101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97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Кулары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Куларинское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Кулинхой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Хойское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Курдюковская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Курдюковское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1A5101">
            <w:pPr>
              <w:tabs>
                <w:tab w:val="left" w:pos="3672"/>
              </w:tabs>
              <w:spacing w:befor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Курчалой</w:t>
            </w:r>
          </w:p>
          <w:p w:rsidR="00E10A97" w:rsidRPr="00230896" w:rsidRDefault="00E10A97" w:rsidP="00E10A97">
            <w:pPr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Курень-Беной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  <w:p w:rsidR="00E10A97" w:rsidRPr="00230896" w:rsidRDefault="00E10A97" w:rsidP="00E10A97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sz w:val="24"/>
                <w:szCs w:val="24"/>
              </w:rPr>
              <w:t xml:space="preserve">село           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Курчалоевское</w:t>
            </w:r>
          </w:p>
          <w:p w:rsidR="00E10A97" w:rsidRPr="00230896" w:rsidRDefault="00E10A97" w:rsidP="00E10A97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sz w:val="24"/>
                <w:szCs w:val="24"/>
              </w:rPr>
              <w:t>Хиди-Хуторское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  <w:p w:rsidR="00E10A97" w:rsidRPr="00230896" w:rsidRDefault="00E10A97" w:rsidP="00E10A97">
            <w:pPr>
              <w:tabs>
                <w:tab w:val="left" w:pos="3672"/>
              </w:tabs>
              <w:spacing w:before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Лаха-Варанды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Лаха-Варандинское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Левобережное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Левобережненское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Лем-Корц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Беной-Веденское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Люнки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Хилдехароевское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Майорский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Мекенское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Майртуп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Майртупское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Майский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Макажой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E10A97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Макс-Хутор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Гордалинское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97" w:rsidRPr="00230896" w:rsidRDefault="00E10A97" w:rsidP="00E10A97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896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64796A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Малые Шуани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Шуанинское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Малый Харсеной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Харсенойское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Марзой-Мохк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село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Гунинское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Мартан-Чу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Мартан-Чуйское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Махкеты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Махкетинское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Мекенская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Мекенское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Мекен-Юрт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Мекен-Юртовское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Мелчу Хе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Мелчхинское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Меседой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Гунинское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Мескер-Юрт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Мескер-Юртовское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Мескеты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Мескетинское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Мехкишты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Минеральный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х/усадьба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Надтеречное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Мирный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Мекенское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Мирный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Сары-Суйское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Мичурина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Моцкарой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Мулкой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Гухоевское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Мускали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Мусолт-Аул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Асланбек-Шериповское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Набережный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Толстой-Юртовское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Нагорное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Надтеречное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Надтеречное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Нефтянка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Нижние Курчали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Курчалинское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Нижний  Нойбера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Нижне-Нойберское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Ники-Хита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Регитинское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Нихалой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Нихалойское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Новое  Солкушино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Новосолкушинское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Новотерское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Новотерское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Новощедринская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Новощедринское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Новые  Атаги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Новоатагинское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Новый  Шарой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Новошароевское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Новый  Энгеной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Ново-Энгенойское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Новый Замай 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Мескетинское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Тазен-Калинское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Нохчи-Келой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Нохчи-Келоевское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Обильный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Ожи-Юрт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Ойсхара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Ойсхарское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Ораз- 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Ораз-Аульское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Оси-Юрт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Памятой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Памятоевское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Парабоч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Шелкозаводское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Пачу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Первомайская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Гунинское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Песчаное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Бурунское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Петропавловская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Пионерское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Чишкинское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Подгорное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Надтеречный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Постный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Правобережное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Правобережненское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Пригородненское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Примыкание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Пролетарское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Пролетарское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Радужное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Побединское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Регита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Регитинское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Ригахой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12B0B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Рошни-Чу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Рошни-Чуйское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64796A" w:rsidRPr="00007439" w:rsidTr="00612B0B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Рубежное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Рубежненское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12B0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Рунное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поселок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Бурунское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Рядухой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Борзоевское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5662FC">
        <w:trPr>
          <w:trHeight w:val="318"/>
        </w:trPr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Савельевская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Савельевское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Садовое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Пролетарское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Садой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Сакан-Йисте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Хилдехароевское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Самашки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Самашкинское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Хал-Килоевское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Сары-Су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Сары-Суйское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Сатти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Саттоевское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Саясан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Саясановское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Свободное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Алпатовское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Селиванкин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Калиновское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Сельментаузен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Сельментаузенское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Семиколодцев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12B0B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Сержень-Юрт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Сержень-Юртовское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Серноводское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Серноводское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Сунженский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Симсир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Симсирское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Согунты</w:t>
            </w:r>
          </w:p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Совраги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  <w:p w:rsidR="0064796A" w:rsidRPr="0064796A" w:rsidRDefault="0064796A" w:rsidP="0064796A">
            <w:pPr>
              <w:rPr>
                <w:rFonts w:ascii="Times New Roman" w:hAnsi="Times New Roman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Мескетинское</w:t>
            </w:r>
          </w:p>
          <w:p w:rsidR="0064796A" w:rsidRPr="0064796A" w:rsidRDefault="0064796A" w:rsidP="0064796A">
            <w:pPr>
              <w:rPr>
                <w:rFonts w:ascii="Times New Roman" w:hAnsi="Times New Roman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sz w:val="24"/>
                <w:szCs w:val="24"/>
              </w:rPr>
              <w:t xml:space="preserve">Аллероевское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  <w:p w:rsidR="0064796A" w:rsidRPr="0064796A" w:rsidRDefault="0064796A" w:rsidP="0064796A">
            <w:pPr>
              <w:rPr>
                <w:rFonts w:ascii="Times New Roman" w:hAnsi="Times New Roman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Средние Курчали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Курчалинское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Старогладовская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Старогладовское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Старощедринская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Старощедринское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Старые  Атаги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Староатагинское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Старый  Ачхой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Старо-Ачхойское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Стерч-Керч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Бенойское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Суворовский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Сюжи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Больше-Варандинское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Тазбичи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Тазбичинское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Тазен-Кала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Тазен-Калинское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Танги-Чу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Танги-Чуйское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Татай-Хутор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Байтаркинское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Тевзана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Тевзанинское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Терское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Терское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796A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64796A" w:rsidRPr="0064796A" w:rsidRDefault="0064796A" w:rsidP="0064796A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96A" w:rsidRPr="00007439" w:rsidTr="006479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Толстой-Юрт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Толстой-Юртовское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Тумсой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Борзоевское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Тунжи-Аул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Турты-Хутор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Аллероевское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Тусхарой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Тусхоройское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Улус-Керт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Улус-Кертовское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Ульяновское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Ульяновское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64796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Урдюхой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Саттоевское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4796A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96A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Усум-Хутор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Ялхой-Мохкское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Ушкалой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Ушкалоевское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Фрунзенское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Фрунзенское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Хакмадой</w:t>
            </w:r>
          </w:p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Хаккой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  <w:p w:rsidR="0064796A" w:rsidRPr="00612B0B" w:rsidRDefault="0064796A" w:rsidP="0064796A">
            <w:pPr>
              <w:rPr>
                <w:rFonts w:ascii="Times New Roman" w:hAnsi="Times New Roman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Хакмадойское</w:t>
            </w:r>
          </w:p>
          <w:p w:rsidR="0064796A" w:rsidRPr="00612B0B" w:rsidRDefault="0064796A" w:rsidP="0064796A">
            <w:pPr>
              <w:rPr>
                <w:rFonts w:ascii="Times New Roman" w:hAnsi="Times New Roman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sz w:val="24"/>
                <w:szCs w:val="24"/>
              </w:rPr>
              <w:t>Шатоевское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  <w:p w:rsidR="0064796A" w:rsidRPr="00612B0B" w:rsidRDefault="0064796A" w:rsidP="0064796A">
            <w:pPr>
              <w:rPr>
                <w:rFonts w:ascii="Times New Roman" w:hAnsi="Times New Roman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sz w:val="24"/>
                <w:szCs w:val="24"/>
              </w:rPr>
              <w:t>Шатоевский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Хал-Килой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Хал-Килоевское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64796A" w:rsidRPr="00007439" w:rsidTr="005662F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Хамби-Ирзе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Хамби-Ирзейское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64796A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Хангиш-Юрт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Хангиш-Юртовское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64796A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Харачой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Харачойское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6A" w:rsidRPr="00612B0B" w:rsidRDefault="0064796A" w:rsidP="0064796A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B0B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68AC" w:rsidRPr="00007439" w:rsidTr="00BF68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Харкарой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Хойское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Харсеной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Харсенойское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Хатуни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Хатунинское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Хашки-Мохк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Гордалинское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Хелды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Тазбичинское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Хиди-Хутор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Хиди-Хуторское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Хилдехарой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Хилдехаройское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1291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Химой</w:t>
            </w: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Химойское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Хиндой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Макажойское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Хозачу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Хилдехароевское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Хочи-Ара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Рогун-Кажайское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Хуландой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Хуландойское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Ца-Ведено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Ца-Веденское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Цацах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Тусхаройское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Центорой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Центороевское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68AC" w:rsidRPr="00007439" w:rsidTr="00BF68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Центорой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Центороевское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Центора-Юрт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Центора-Юртовское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Цеси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Цесинское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Цоцин-Юрт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Цоцин-Юртовское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Чайры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Чайринское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Червленная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Червленское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Червленно-Узловая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Червленно-Узловское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Чернокозово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Чернокозовское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Чеччель-Юх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Даттыхское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Чечен-Аул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Чечен-Аульское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Чири-Юрт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Чири-Юртовское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Шалинский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Чишки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Чишкинское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Чишки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ДТС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Чишкинское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Чурч-Ирзу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Шаами-Юрт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Шаами-Юртовское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Шалажи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Шалажинское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Урус-Мартановский</w:t>
            </w:r>
          </w:p>
        </w:tc>
      </w:tr>
      <w:tr w:rsidR="00BF68AC" w:rsidRPr="00007439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Шаро-Аргун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Шаро-Аргунское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68AC" w:rsidRPr="00BF68AC" w:rsidTr="00BF68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Шелкозаводская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станица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Шелкозаводское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Шелковской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Шерди - 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Курчалинское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Шикарой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Шикаройское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Шаройский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Шовхал-Берды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Шовхал-Бердийское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Шуани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Шуанинское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Шуани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Шуанийское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Шюнда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Эзихо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Тусхаройское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Элистанжи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Элистанжинское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Энгель-Юрт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Энгель-Юртовское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Гудермесский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Энгеной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Энгенойское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Ножай-Юртовский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Эникали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Эникалинское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Эрсеной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Эрсенойское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Эрстахо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Моцкаройское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Итум-Калинский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населенных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Обозначение населенных пунктов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сельских поселений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8AC">
              <w:rPr>
                <w:rFonts w:ascii="Times New Roman" w:hAnsi="Times New Roman"/>
                <w:b/>
                <w:sz w:val="24"/>
                <w:szCs w:val="24"/>
              </w:rPr>
              <w:t>районов, городов</w:t>
            </w:r>
          </w:p>
          <w:p w:rsidR="00BF68AC" w:rsidRPr="00BF68AC" w:rsidRDefault="00BF68AC" w:rsidP="00BF68AC">
            <w:pPr>
              <w:tabs>
                <w:tab w:val="left" w:pos="36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68AC" w:rsidRPr="00BF68AC" w:rsidTr="00BF68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Эшилхатой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Юбилейное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Левобережненское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Наурский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Юкарчой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хутор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Тазен-Калинское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Веденский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Юкерч-Келой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Саттоевское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Шатоевский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Ялхой-Мохк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Ялхой-Мохкское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Курчалоевский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Янди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Яндинское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Ачхой-Мартановский</w:t>
            </w:r>
          </w:p>
        </w:tc>
      </w:tr>
      <w:tr w:rsidR="00BF68AC" w:rsidRPr="00BF68AC" w:rsidTr="00BF68AC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Ярыш-Марды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село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Ярыш-Мардинское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C" w:rsidRPr="00BF68AC" w:rsidRDefault="00BF68AC" w:rsidP="00BF68AC">
            <w:pPr>
              <w:tabs>
                <w:tab w:val="left" w:pos="367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68AC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</w:t>
            </w:r>
          </w:p>
        </w:tc>
      </w:tr>
    </w:tbl>
    <w:p w:rsidR="00DC0113" w:rsidRPr="00BF68AC" w:rsidRDefault="00DC0113" w:rsidP="00BF68AC">
      <w:pPr>
        <w:tabs>
          <w:tab w:val="left" w:pos="6964"/>
        </w:tabs>
        <w:rPr>
          <w:rFonts w:ascii="Times New Roman" w:hAnsi="Times New Roman"/>
          <w:color w:val="000000"/>
          <w:sz w:val="24"/>
          <w:szCs w:val="24"/>
        </w:rPr>
      </w:pPr>
    </w:p>
    <w:p w:rsidR="00DC0113" w:rsidRPr="00DB689B" w:rsidRDefault="00DC0113" w:rsidP="00DC0113"/>
    <w:p w:rsidR="00DC0113" w:rsidRPr="00DB689B" w:rsidRDefault="00DC0113" w:rsidP="00DC0113"/>
    <w:p w:rsidR="00DC0113" w:rsidRPr="00DB689B" w:rsidRDefault="00DC0113" w:rsidP="00DC0113"/>
    <w:p w:rsidR="00DC0113" w:rsidRDefault="00DC0113" w:rsidP="00DC0113"/>
    <w:p w:rsidR="00DC0113" w:rsidRDefault="00DC0113" w:rsidP="00DC0113"/>
    <w:p w:rsidR="00014379" w:rsidRDefault="00014379" w:rsidP="00DC0113">
      <w:pPr>
        <w:tabs>
          <w:tab w:val="left" w:pos="2738"/>
        </w:tabs>
        <w:rPr>
          <w:rFonts w:ascii="Times New Roman" w:hAnsi="Times New Roman"/>
          <w:sz w:val="24"/>
          <w:szCs w:val="24"/>
        </w:rPr>
      </w:pPr>
    </w:p>
    <w:p w:rsidR="00014379" w:rsidRPr="00014379" w:rsidRDefault="00014379" w:rsidP="00014379">
      <w:pPr>
        <w:rPr>
          <w:rFonts w:ascii="Times New Roman" w:hAnsi="Times New Roman"/>
          <w:sz w:val="24"/>
          <w:szCs w:val="24"/>
        </w:rPr>
      </w:pPr>
    </w:p>
    <w:p w:rsidR="00014379" w:rsidRPr="00014379" w:rsidRDefault="00014379" w:rsidP="00014379">
      <w:pPr>
        <w:rPr>
          <w:rFonts w:ascii="Times New Roman" w:hAnsi="Times New Roman"/>
          <w:sz w:val="24"/>
          <w:szCs w:val="24"/>
        </w:rPr>
      </w:pPr>
    </w:p>
    <w:p w:rsidR="00014379" w:rsidRPr="00014379" w:rsidRDefault="00014379" w:rsidP="00014379">
      <w:pPr>
        <w:rPr>
          <w:rFonts w:ascii="Times New Roman" w:hAnsi="Times New Roman"/>
          <w:sz w:val="24"/>
          <w:szCs w:val="24"/>
        </w:rPr>
      </w:pPr>
    </w:p>
    <w:p w:rsidR="00014379" w:rsidRDefault="00014379" w:rsidP="00014379">
      <w:pPr>
        <w:rPr>
          <w:rFonts w:ascii="Times New Roman" w:hAnsi="Times New Roman"/>
          <w:sz w:val="24"/>
          <w:szCs w:val="24"/>
        </w:rPr>
      </w:pPr>
    </w:p>
    <w:p w:rsidR="00014379" w:rsidRDefault="00014379" w:rsidP="00014379">
      <w:pPr>
        <w:rPr>
          <w:rFonts w:ascii="Times New Roman" w:hAnsi="Times New Roman"/>
          <w:sz w:val="24"/>
          <w:szCs w:val="24"/>
        </w:rPr>
      </w:pPr>
    </w:p>
    <w:p w:rsidR="00DC0113" w:rsidRPr="00014379" w:rsidRDefault="00014379" w:rsidP="00014379">
      <w:pPr>
        <w:tabs>
          <w:tab w:val="left" w:pos="126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014379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014379" w:rsidRPr="00014379" w:rsidRDefault="00014379" w:rsidP="00014379">
      <w:pPr>
        <w:tabs>
          <w:tab w:val="left" w:pos="126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14379">
        <w:rPr>
          <w:rFonts w:ascii="Times New Roman" w:hAnsi="Times New Roman"/>
          <w:sz w:val="28"/>
          <w:szCs w:val="28"/>
        </w:rPr>
        <w:t xml:space="preserve">    </w:t>
      </w:r>
      <w:r w:rsidR="002A0605">
        <w:rPr>
          <w:rFonts w:ascii="Times New Roman" w:hAnsi="Times New Roman"/>
          <w:sz w:val="28"/>
          <w:szCs w:val="28"/>
        </w:rPr>
        <w:t xml:space="preserve">              </w:t>
      </w:r>
      <w:r w:rsidRPr="00014379">
        <w:rPr>
          <w:rFonts w:ascii="Times New Roman" w:hAnsi="Times New Roman"/>
          <w:sz w:val="28"/>
          <w:szCs w:val="28"/>
        </w:rPr>
        <w:t>территориального органа федеральной службы</w:t>
      </w:r>
    </w:p>
    <w:p w:rsidR="002A0605" w:rsidRDefault="002A0605" w:rsidP="00014379">
      <w:pPr>
        <w:tabs>
          <w:tab w:val="left" w:pos="126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014379" w:rsidRPr="00014379">
        <w:rPr>
          <w:rFonts w:ascii="Times New Roman" w:hAnsi="Times New Roman"/>
          <w:sz w:val="28"/>
          <w:szCs w:val="28"/>
        </w:rPr>
        <w:t>государственной статистики по Чеченской Республике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Р.Д. Дигаев</w:t>
      </w:r>
    </w:p>
    <w:p w:rsidR="002A0605" w:rsidRDefault="002A0605" w:rsidP="002A0605">
      <w:pPr>
        <w:rPr>
          <w:rFonts w:ascii="Times New Roman" w:hAnsi="Times New Roman"/>
          <w:sz w:val="28"/>
          <w:szCs w:val="28"/>
        </w:rPr>
      </w:pPr>
    </w:p>
    <w:p w:rsidR="002A0605" w:rsidRDefault="002A0605" w:rsidP="002A0605">
      <w:pPr>
        <w:rPr>
          <w:rFonts w:ascii="Times New Roman" w:hAnsi="Times New Roman"/>
          <w:sz w:val="28"/>
          <w:szCs w:val="28"/>
        </w:rPr>
      </w:pPr>
    </w:p>
    <w:p w:rsidR="002A0605" w:rsidRPr="002A0605" w:rsidRDefault="002A0605" w:rsidP="002A0605">
      <w:pPr>
        <w:rPr>
          <w:rFonts w:ascii="Times New Roman" w:hAnsi="Times New Roman"/>
          <w:sz w:val="28"/>
          <w:szCs w:val="28"/>
        </w:rPr>
      </w:pPr>
    </w:p>
    <w:p w:rsidR="00014379" w:rsidRPr="002A0605" w:rsidRDefault="002A0605" w:rsidP="002A0605">
      <w:pPr>
        <w:tabs>
          <w:tab w:val="left" w:pos="126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 w:rsidRPr="002A0605">
        <w:rPr>
          <w:rFonts w:ascii="Times New Roman" w:hAnsi="Times New Roman"/>
          <w:sz w:val="16"/>
          <w:szCs w:val="16"/>
        </w:rPr>
        <w:t>Отдел  статистики населения,</w:t>
      </w:r>
    </w:p>
    <w:p w:rsidR="002A0605" w:rsidRPr="002A0605" w:rsidRDefault="002A0605" w:rsidP="002A0605">
      <w:pPr>
        <w:tabs>
          <w:tab w:val="left" w:pos="126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</w:t>
      </w:r>
      <w:r w:rsidRPr="002A0605">
        <w:rPr>
          <w:rFonts w:ascii="Times New Roman" w:hAnsi="Times New Roman"/>
          <w:sz w:val="16"/>
          <w:szCs w:val="16"/>
        </w:rPr>
        <w:t xml:space="preserve">здравоохранения, уровня жизни </w:t>
      </w:r>
    </w:p>
    <w:p w:rsidR="002A0605" w:rsidRDefault="002A0605" w:rsidP="002A0605">
      <w:pPr>
        <w:tabs>
          <w:tab w:val="left" w:pos="126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</w:t>
      </w:r>
      <w:r w:rsidRPr="002A0605">
        <w:rPr>
          <w:rFonts w:ascii="Times New Roman" w:hAnsi="Times New Roman"/>
          <w:sz w:val="16"/>
          <w:szCs w:val="16"/>
        </w:rPr>
        <w:t xml:space="preserve">и ОБДХ </w:t>
      </w:r>
    </w:p>
    <w:p w:rsidR="002A0605" w:rsidRPr="002A0605" w:rsidRDefault="002A0605" w:rsidP="002A0605">
      <w:pPr>
        <w:tabs>
          <w:tab w:val="left" w:pos="126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</w:t>
      </w:r>
      <w:r w:rsidRPr="002A0605">
        <w:rPr>
          <w:rFonts w:ascii="Times New Roman" w:hAnsi="Times New Roman"/>
          <w:sz w:val="16"/>
          <w:szCs w:val="16"/>
        </w:rPr>
        <w:t>21-22-37</w:t>
      </w:r>
    </w:p>
    <w:sectPr w:rsidR="002A0605" w:rsidRPr="002A0605" w:rsidSect="00BA3AAE">
      <w:footerReference w:type="default" r:id="rId9"/>
      <w:pgSz w:w="16838" w:h="11906" w:orient="landscape"/>
      <w:pgMar w:top="73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02D" w:rsidRDefault="00B0502D" w:rsidP="004C0385">
      <w:pPr>
        <w:spacing w:after="0" w:line="240" w:lineRule="auto"/>
      </w:pPr>
      <w:r>
        <w:separator/>
      </w:r>
    </w:p>
  </w:endnote>
  <w:endnote w:type="continuationSeparator" w:id="1">
    <w:p w:rsidR="00B0502D" w:rsidRDefault="00B0502D" w:rsidP="004C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7AE" w:rsidRPr="00141268" w:rsidRDefault="00A127AE" w:rsidP="00230896">
    <w:pPr>
      <w:pStyle w:val="a6"/>
      <w:tabs>
        <w:tab w:val="center" w:pos="7285"/>
      </w:tabs>
      <w:rPr>
        <w:sz w:val="20"/>
        <w:szCs w:val="20"/>
      </w:rPr>
    </w:pPr>
    <w:r>
      <w:tab/>
    </w:r>
    <w:r>
      <w:tab/>
    </w:r>
    <w:r w:rsidR="00F31656" w:rsidRPr="00141268">
      <w:rPr>
        <w:sz w:val="20"/>
        <w:szCs w:val="20"/>
      </w:rPr>
      <w:fldChar w:fldCharType="begin"/>
    </w:r>
    <w:r w:rsidRPr="00141268">
      <w:rPr>
        <w:sz w:val="20"/>
        <w:szCs w:val="20"/>
      </w:rPr>
      <w:instrText xml:space="preserve"> PAGE   \* MERGEFORMAT </w:instrText>
    </w:r>
    <w:r w:rsidR="00F31656" w:rsidRPr="00141268">
      <w:rPr>
        <w:sz w:val="20"/>
        <w:szCs w:val="20"/>
      </w:rPr>
      <w:fldChar w:fldCharType="separate"/>
    </w:r>
    <w:r w:rsidR="00143AC6">
      <w:rPr>
        <w:noProof/>
        <w:sz w:val="20"/>
        <w:szCs w:val="20"/>
      </w:rPr>
      <w:t>2</w:t>
    </w:r>
    <w:r w:rsidR="00F31656" w:rsidRPr="00141268">
      <w:rPr>
        <w:sz w:val="20"/>
        <w:szCs w:val="20"/>
      </w:rPr>
      <w:fldChar w:fldCharType="end"/>
    </w:r>
  </w:p>
  <w:p w:rsidR="00A127AE" w:rsidRDefault="00A127AE" w:rsidP="00230896">
    <w:pPr>
      <w:pStyle w:val="a6"/>
      <w:tabs>
        <w:tab w:val="center" w:pos="72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02D" w:rsidRDefault="00B0502D" w:rsidP="004C0385">
      <w:pPr>
        <w:spacing w:after="0" w:line="240" w:lineRule="auto"/>
      </w:pPr>
      <w:r>
        <w:separator/>
      </w:r>
    </w:p>
  </w:footnote>
  <w:footnote w:type="continuationSeparator" w:id="1">
    <w:p w:rsidR="00B0502D" w:rsidRDefault="00B0502D" w:rsidP="004C0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58EA"/>
    <w:multiLevelType w:val="hybridMultilevel"/>
    <w:tmpl w:val="5BFC4F5C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D3D41"/>
    <w:multiLevelType w:val="hybridMultilevel"/>
    <w:tmpl w:val="5242054A"/>
    <w:lvl w:ilvl="0" w:tplc="72269626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2">
    <w:nsid w:val="19D77F74"/>
    <w:multiLevelType w:val="hybridMultilevel"/>
    <w:tmpl w:val="5BFC4F5C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51157"/>
    <w:multiLevelType w:val="hybridMultilevel"/>
    <w:tmpl w:val="607C0524"/>
    <w:lvl w:ilvl="0" w:tplc="2766CEE2">
      <w:start w:val="7"/>
      <w:numFmt w:val="decimal"/>
      <w:lvlText w:val="%1.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">
    <w:nsid w:val="253D6083"/>
    <w:multiLevelType w:val="hybridMultilevel"/>
    <w:tmpl w:val="4BF69FD4"/>
    <w:lvl w:ilvl="0" w:tplc="6518ACCA">
      <w:start w:val="8"/>
      <w:numFmt w:val="decimal"/>
      <w:lvlText w:val="%1.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">
    <w:nsid w:val="25850E73"/>
    <w:multiLevelType w:val="multilevel"/>
    <w:tmpl w:val="C9789E6C"/>
    <w:lvl w:ilvl="0">
      <w:start w:val="1937"/>
      <w:numFmt w:val="decimal"/>
      <w:lvlText w:val="%1"/>
      <w:lvlJc w:val="left"/>
      <w:pPr>
        <w:tabs>
          <w:tab w:val="num" w:pos="1050"/>
        </w:tabs>
        <w:ind w:left="1050" w:hanging="7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2A1C24A4"/>
    <w:multiLevelType w:val="hybridMultilevel"/>
    <w:tmpl w:val="4BF69FD4"/>
    <w:lvl w:ilvl="0" w:tplc="6518ACCA">
      <w:start w:val="8"/>
      <w:numFmt w:val="decimal"/>
      <w:lvlText w:val="%1.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7">
    <w:nsid w:val="32117701"/>
    <w:multiLevelType w:val="hybridMultilevel"/>
    <w:tmpl w:val="1F7403D0"/>
    <w:lvl w:ilvl="0" w:tplc="B8B463D2">
      <w:start w:val="1926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4E4BDE"/>
    <w:multiLevelType w:val="hybridMultilevel"/>
    <w:tmpl w:val="F4666DFE"/>
    <w:lvl w:ilvl="0" w:tplc="52BA1F38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9">
    <w:nsid w:val="44D30F58"/>
    <w:multiLevelType w:val="hybridMultilevel"/>
    <w:tmpl w:val="5BFC4F5C"/>
    <w:lvl w:ilvl="0" w:tplc="0419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EB0666"/>
    <w:multiLevelType w:val="hybridMultilevel"/>
    <w:tmpl w:val="F4666DFE"/>
    <w:lvl w:ilvl="0" w:tplc="52BA1F38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1">
    <w:nsid w:val="47443FEA"/>
    <w:multiLevelType w:val="hybridMultilevel"/>
    <w:tmpl w:val="4B8EE1F0"/>
    <w:lvl w:ilvl="0" w:tplc="2596464C">
      <w:start w:val="10"/>
      <w:numFmt w:val="decimal"/>
      <w:lvlText w:val="%1.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2">
    <w:nsid w:val="50D2527A"/>
    <w:multiLevelType w:val="hybridMultilevel"/>
    <w:tmpl w:val="F4666DFE"/>
    <w:lvl w:ilvl="0" w:tplc="52BA1F38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3">
    <w:nsid w:val="51765C82"/>
    <w:multiLevelType w:val="multilevel"/>
    <w:tmpl w:val="19C619D4"/>
    <w:lvl w:ilvl="0">
      <w:start w:val="1937"/>
      <w:numFmt w:val="decimal"/>
      <w:lvlText w:val="%1"/>
      <w:lvlJc w:val="left"/>
      <w:pPr>
        <w:tabs>
          <w:tab w:val="num" w:pos="1050"/>
        </w:tabs>
        <w:ind w:left="1050" w:hanging="7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6A16250D"/>
    <w:multiLevelType w:val="hybridMultilevel"/>
    <w:tmpl w:val="225EDA48"/>
    <w:lvl w:ilvl="0" w:tplc="BAA4985C">
      <w:start w:val="1897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C262DD"/>
    <w:multiLevelType w:val="hybridMultilevel"/>
    <w:tmpl w:val="F4666DFE"/>
    <w:lvl w:ilvl="0" w:tplc="52BA1F38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6">
    <w:nsid w:val="6FE611DD"/>
    <w:multiLevelType w:val="hybridMultilevel"/>
    <w:tmpl w:val="F4666DFE"/>
    <w:lvl w:ilvl="0" w:tplc="52BA1F38">
      <w:start w:val="2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7">
    <w:nsid w:val="706E6B04"/>
    <w:multiLevelType w:val="hybridMultilevel"/>
    <w:tmpl w:val="4BF69FD4"/>
    <w:lvl w:ilvl="0" w:tplc="6518ACCA">
      <w:start w:val="8"/>
      <w:numFmt w:val="decimal"/>
      <w:lvlText w:val="%1."/>
      <w:lvlJc w:val="left"/>
      <w:pPr>
        <w:ind w:left="2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8">
    <w:nsid w:val="7177323D"/>
    <w:multiLevelType w:val="hybridMultilevel"/>
    <w:tmpl w:val="4B928DEE"/>
    <w:lvl w:ilvl="0" w:tplc="0A08177C">
      <w:start w:val="1937"/>
      <w:numFmt w:val="decimal"/>
      <w:lvlText w:val="%1"/>
      <w:lvlJc w:val="left"/>
      <w:pPr>
        <w:tabs>
          <w:tab w:val="num" w:pos="1050"/>
        </w:tabs>
        <w:ind w:left="1050" w:hanging="7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6"/>
  </w:num>
  <w:num w:numId="7">
    <w:abstractNumId w:val="14"/>
  </w:num>
  <w:num w:numId="8">
    <w:abstractNumId w:val="7"/>
  </w:num>
  <w:num w:numId="9">
    <w:abstractNumId w:val="18"/>
  </w:num>
  <w:num w:numId="10">
    <w:abstractNumId w:val="5"/>
  </w:num>
  <w:num w:numId="11">
    <w:abstractNumId w:val="13"/>
  </w:num>
  <w:num w:numId="12">
    <w:abstractNumId w:val="1"/>
  </w:num>
  <w:num w:numId="13">
    <w:abstractNumId w:val="15"/>
  </w:num>
  <w:num w:numId="14">
    <w:abstractNumId w:val="8"/>
  </w:num>
  <w:num w:numId="15">
    <w:abstractNumId w:val="12"/>
  </w:num>
  <w:num w:numId="16">
    <w:abstractNumId w:val="16"/>
  </w:num>
  <w:num w:numId="17">
    <w:abstractNumId w:val="10"/>
  </w:num>
  <w:num w:numId="18">
    <w:abstractNumId w:val="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hideSpellingErrors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0290"/>
    <w:rsid w:val="00014379"/>
    <w:rsid w:val="00052DDC"/>
    <w:rsid w:val="00066CFA"/>
    <w:rsid w:val="00070AC6"/>
    <w:rsid w:val="00097642"/>
    <w:rsid w:val="000A76D4"/>
    <w:rsid w:val="000C0252"/>
    <w:rsid w:val="000D17D4"/>
    <w:rsid w:val="000D2F67"/>
    <w:rsid w:val="000F0842"/>
    <w:rsid w:val="000F7F4C"/>
    <w:rsid w:val="001037CA"/>
    <w:rsid w:val="00103A64"/>
    <w:rsid w:val="00123A3D"/>
    <w:rsid w:val="001271AA"/>
    <w:rsid w:val="001358D5"/>
    <w:rsid w:val="00141268"/>
    <w:rsid w:val="00143AC6"/>
    <w:rsid w:val="001638DF"/>
    <w:rsid w:val="00174A60"/>
    <w:rsid w:val="001918D8"/>
    <w:rsid w:val="001A50B3"/>
    <w:rsid w:val="001A5101"/>
    <w:rsid w:val="001B3B0C"/>
    <w:rsid w:val="001C0459"/>
    <w:rsid w:val="001D54AE"/>
    <w:rsid w:val="001D79AB"/>
    <w:rsid w:val="001E4A88"/>
    <w:rsid w:val="001F1A57"/>
    <w:rsid w:val="00210ADE"/>
    <w:rsid w:val="0021453F"/>
    <w:rsid w:val="00223BF4"/>
    <w:rsid w:val="00226B34"/>
    <w:rsid w:val="00230896"/>
    <w:rsid w:val="00231304"/>
    <w:rsid w:val="002460DE"/>
    <w:rsid w:val="002604F6"/>
    <w:rsid w:val="002A0605"/>
    <w:rsid w:val="002B119A"/>
    <w:rsid w:val="002C300F"/>
    <w:rsid w:val="002C3697"/>
    <w:rsid w:val="002D46A8"/>
    <w:rsid w:val="002F1223"/>
    <w:rsid w:val="002F588C"/>
    <w:rsid w:val="00301658"/>
    <w:rsid w:val="003339A0"/>
    <w:rsid w:val="00362DA8"/>
    <w:rsid w:val="00366A26"/>
    <w:rsid w:val="00367DDE"/>
    <w:rsid w:val="0038535E"/>
    <w:rsid w:val="0038724B"/>
    <w:rsid w:val="003C19B4"/>
    <w:rsid w:val="003D23A1"/>
    <w:rsid w:val="003D2B1E"/>
    <w:rsid w:val="003D6604"/>
    <w:rsid w:val="003E4770"/>
    <w:rsid w:val="003F507C"/>
    <w:rsid w:val="00462ACC"/>
    <w:rsid w:val="00484060"/>
    <w:rsid w:val="004879B0"/>
    <w:rsid w:val="004C0385"/>
    <w:rsid w:val="004C0779"/>
    <w:rsid w:val="004C6412"/>
    <w:rsid w:val="004D5540"/>
    <w:rsid w:val="005000E4"/>
    <w:rsid w:val="00501EAF"/>
    <w:rsid w:val="005043B3"/>
    <w:rsid w:val="00535DE8"/>
    <w:rsid w:val="005456CC"/>
    <w:rsid w:val="005523DD"/>
    <w:rsid w:val="005662FC"/>
    <w:rsid w:val="00573B33"/>
    <w:rsid w:val="0059525D"/>
    <w:rsid w:val="00597016"/>
    <w:rsid w:val="005B2B6F"/>
    <w:rsid w:val="005B7DDC"/>
    <w:rsid w:val="005E04A8"/>
    <w:rsid w:val="006016DE"/>
    <w:rsid w:val="00603C8C"/>
    <w:rsid w:val="00612B0B"/>
    <w:rsid w:val="00622E55"/>
    <w:rsid w:val="00627E92"/>
    <w:rsid w:val="00631190"/>
    <w:rsid w:val="00632270"/>
    <w:rsid w:val="00635882"/>
    <w:rsid w:val="00643397"/>
    <w:rsid w:val="006437E5"/>
    <w:rsid w:val="00647290"/>
    <w:rsid w:val="0064796A"/>
    <w:rsid w:val="00650CBB"/>
    <w:rsid w:val="006636BA"/>
    <w:rsid w:val="006713AE"/>
    <w:rsid w:val="006734A4"/>
    <w:rsid w:val="00677435"/>
    <w:rsid w:val="006A6B0A"/>
    <w:rsid w:val="006B2E4C"/>
    <w:rsid w:val="006F38E0"/>
    <w:rsid w:val="006F645C"/>
    <w:rsid w:val="007062F3"/>
    <w:rsid w:val="00710290"/>
    <w:rsid w:val="00713E9F"/>
    <w:rsid w:val="00717D3D"/>
    <w:rsid w:val="00723A83"/>
    <w:rsid w:val="00760562"/>
    <w:rsid w:val="007744F8"/>
    <w:rsid w:val="00784D5E"/>
    <w:rsid w:val="00794044"/>
    <w:rsid w:val="0079421B"/>
    <w:rsid w:val="007D0FDA"/>
    <w:rsid w:val="007D4495"/>
    <w:rsid w:val="007E3DC4"/>
    <w:rsid w:val="007F1711"/>
    <w:rsid w:val="007F79AA"/>
    <w:rsid w:val="00803790"/>
    <w:rsid w:val="008112F0"/>
    <w:rsid w:val="008131A1"/>
    <w:rsid w:val="00832CD6"/>
    <w:rsid w:val="00843EA5"/>
    <w:rsid w:val="0086140D"/>
    <w:rsid w:val="00861FDC"/>
    <w:rsid w:val="00874CCF"/>
    <w:rsid w:val="00877E27"/>
    <w:rsid w:val="008A7EB7"/>
    <w:rsid w:val="008C518A"/>
    <w:rsid w:val="008D138F"/>
    <w:rsid w:val="008E509D"/>
    <w:rsid w:val="008F0623"/>
    <w:rsid w:val="008F2643"/>
    <w:rsid w:val="008F316F"/>
    <w:rsid w:val="008F418D"/>
    <w:rsid w:val="008F6ECC"/>
    <w:rsid w:val="00930772"/>
    <w:rsid w:val="00941733"/>
    <w:rsid w:val="00964F48"/>
    <w:rsid w:val="00970F24"/>
    <w:rsid w:val="00985064"/>
    <w:rsid w:val="00994FF2"/>
    <w:rsid w:val="009B0598"/>
    <w:rsid w:val="009C1950"/>
    <w:rsid w:val="009C269D"/>
    <w:rsid w:val="009C7EB2"/>
    <w:rsid w:val="009D6B2F"/>
    <w:rsid w:val="009E6171"/>
    <w:rsid w:val="009E68D5"/>
    <w:rsid w:val="009F6033"/>
    <w:rsid w:val="00A04291"/>
    <w:rsid w:val="00A127AE"/>
    <w:rsid w:val="00A31CAD"/>
    <w:rsid w:val="00A32173"/>
    <w:rsid w:val="00A54699"/>
    <w:rsid w:val="00A56A88"/>
    <w:rsid w:val="00AA50C8"/>
    <w:rsid w:val="00AC268A"/>
    <w:rsid w:val="00AD7D43"/>
    <w:rsid w:val="00AE25A7"/>
    <w:rsid w:val="00AF3ED5"/>
    <w:rsid w:val="00AF468D"/>
    <w:rsid w:val="00B0502D"/>
    <w:rsid w:val="00B118DA"/>
    <w:rsid w:val="00B22175"/>
    <w:rsid w:val="00B313AB"/>
    <w:rsid w:val="00B3579F"/>
    <w:rsid w:val="00B475AE"/>
    <w:rsid w:val="00B60CC7"/>
    <w:rsid w:val="00B97931"/>
    <w:rsid w:val="00BA3AAE"/>
    <w:rsid w:val="00BD47EE"/>
    <w:rsid w:val="00BE6933"/>
    <w:rsid w:val="00BF68AC"/>
    <w:rsid w:val="00C036EE"/>
    <w:rsid w:val="00C12181"/>
    <w:rsid w:val="00C27DB0"/>
    <w:rsid w:val="00C55942"/>
    <w:rsid w:val="00C55C57"/>
    <w:rsid w:val="00C60C69"/>
    <w:rsid w:val="00C70C4C"/>
    <w:rsid w:val="00C740F3"/>
    <w:rsid w:val="00C96DFC"/>
    <w:rsid w:val="00CA0F9B"/>
    <w:rsid w:val="00CB0802"/>
    <w:rsid w:val="00CB2653"/>
    <w:rsid w:val="00CC179C"/>
    <w:rsid w:val="00CC45B9"/>
    <w:rsid w:val="00CD27DC"/>
    <w:rsid w:val="00CD3BE7"/>
    <w:rsid w:val="00CD5E2A"/>
    <w:rsid w:val="00D07682"/>
    <w:rsid w:val="00D4201F"/>
    <w:rsid w:val="00D708DF"/>
    <w:rsid w:val="00D70DF4"/>
    <w:rsid w:val="00D75404"/>
    <w:rsid w:val="00DA24EB"/>
    <w:rsid w:val="00DA7885"/>
    <w:rsid w:val="00DB41C0"/>
    <w:rsid w:val="00DC0113"/>
    <w:rsid w:val="00DD62C8"/>
    <w:rsid w:val="00DD7500"/>
    <w:rsid w:val="00DF6D64"/>
    <w:rsid w:val="00E0119D"/>
    <w:rsid w:val="00E02F1C"/>
    <w:rsid w:val="00E10A97"/>
    <w:rsid w:val="00E1305A"/>
    <w:rsid w:val="00E3602F"/>
    <w:rsid w:val="00E479B8"/>
    <w:rsid w:val="00E53B4B"/>
    <w:rsid w:val="00E600EA"/>
    <w:rsid w:val="00E72116"/>
    <w:rsid w:val="00E73F29"/>
    <w:rsid w:val="00E86A94"/>
    <w:rsid w:val="00ED3757"/>
    <w:rsid w:val="00ED3840"/>
    <w:rsid w:val="00ED6029"/>
    <w:rsid w:val="00ED60C5"/>
    <w:rsid w:val="00EE58EF"/>
    <w:rsid w:val="00EF4F3B"/>
    <w:rsid w:val="00F20DAB"/>
    <w:rsid w:val="00F26033"/>
    <w:rsid w:val="00F3115A"/>
    <w:rsid w:val="00F31656"/>
    <w:rsid w:val="00F56218"/>
    <w:rsid w:val="00F77B65"/>
    <w:rsid w:val="00FA0B51"/>
    <w:rsid w:val="00FA2943"/>
    <w:rsid w:val="00FA2B2D"/>
    <w:rsid w:val="00FC22A6"/>
    <w:rsid w:val="00FC2AD4"/>
    <w:rsid w:val="00FD2C77"/>
    <w:rsid w:val="00FF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6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DC0113"/>
    <w:pPr>
      <w:keepNext/>
      <w:spacing w:after="0" w:line="240" w:lineRule="auto"/>
      <w:jc w:val="center"/>
      <w:outlineLvl w:val="0"/>
    </w:pPr>
    <w:rPr>
      <w:rFonts w:ascii="Courier New" w:hAnsi="Courier New" w:cs="Courier New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DC0113"/>
    <w:pPr>
      <w:keepNext/>
      <w:spacing w:after="0" w:line="240" w:lineRule="auto"/>
      <w:jc w:val="right"/>
      <w:outlineLvl w:val="1"/>
    </w:pPr>
    <w:rPr>
      <w:rFonts w:ascii="Courier New" w:hAnsi="Courier New" w:cs="Courier New"/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FD2C77"/>
    <w:pPr>
      <w:keepNext/>
      <w:spacing w:before="480" w:after="240" w:line="240" w:lineRule="auto"/>
      <w:ind w:left="510" w:firstLine="284"/>
      <w:jc w:val="center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2C77"/>
    <w:rPr>
      <w:rFonts w:ascii="Arial" w:eastAsia="Times New Roman" w:hAnsi="Arial" w:cs="Times New Roman"/>
      <w:b/>
      <w:szCs w:val="20"/>
    </w:rPr>
  </w:style>
  <w:style w:type="table" w:styleId="a3">
    <w:name w:val="Table Grid"/>
    <w:basedOn w:val="a1"/>
    <w:rsid w:val="00ED60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rsid w:val="00EF4F3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C0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0385"/>
  </w:style>
  <w:style w:type="paragraph" w:styleId="a6">
    <w:name w:val="footer"/>
    <w:basedOn w:val="a"/>
    <w:link w:val="a7"/>
    <w:unhideWhenUsed/>
    <w:rsid w:val="004C0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0385"/>
  </w:style>
  <w:style w:type="paragraph" w:customStyle="1" w:styleId="a8">
    <w:name w:val="Знак"/>
    <w:basedOn w:val="a"/>
    <w:autoRedefine/>
    <w:rsid w:val="004C0385"/>
    <w:pPr>
      <w:spacing w:after="160" w:line="240" w:lineRule="exact"/>
      <w:ind w:left="26"/>
    </w:pPr>
    <w:rPr>
      <w:rFonts w:ascii="Times New Roman" w:hAnsi="Times New Roman"/>
      <w:sz w:val="24"/>
      <w:szCs w:val="24"/>
      <w:lang w:val="en-US" w:eastAsia="en-US"/>
    </w:rPr>
  </w:style>
  <w:style w:type="paragraph" w:styleId="a9">
    <w:name w:val="No Spacing"/>
    <w:uiPriority w:val="1"/>
    <w:qFormat/>
    <w:rsid w:val="00794044"/>
    <w:rPr>
      <w:sz w:val="22"/>
      <w:szCs w:val="22"/>
    </w:rPr>
  </w:style>
  <w:style w:type="paragraph" w:styleId="31">
    <w:name w:val="Body Text Indent 3"/>
    <w:basedOn w:val="a"/>
    <w:link w:val="32"/>
    <w:semiHidden/>
    <w:rsid w:val="00FD2C77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FD2C77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2C369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C0113"/>
    <w:rPr>
      <w:rFonts w:ascii="Courier New" w:hAnsi="Courier New" w:cs="Courier New"/>
      <w:b/>
      <w:bCs/>
    </w:rPr>
  </w:style>
  <w:style w:type="character" w:customStyle="1" w:styleId="20">
    <w:name w:val="Заголовок 2 Знак"/>
    <w:basedOn w:val="a0"/>
    <w:link w:val="2"/>
    <w:rsid w:val="00DC0113"/>
    <w:rPr>
      <w:rFonts w:ascii="Courier New" w:hAnsi="Courier New" w:cs="Courier New"/>
      <w:b/>
      <w:bCs/>
    </w:rPr>
  </w:style>
  <w:style w:type="character" w:styleId="ab">
    <w:name w:val="Hyperlink"/>
    <w:basedOn w:val="a0"/>
    <w:rsid w:val="00DC0113"/>
    <w:rPr>
      <w:color w:val="0000FF"/>
      <w:u w:val="single"/>
    </w:rPr>
  </w:style>
  <w:style w:type="character" w:styleId="ac">
    <w:name w:val="FollowedHyperlink"/>
    <w:basedOn w:val="a0"/>
    <w:rsid w:val="00DC0113"/>
    <w:rPr>
      <w:color w:val="800080"/>
      <w:u w:val="single"/>
    </w:rPr>
  </w:style>
  <w:style w:type="paragraph" w:customStyle="1" w:styleId="font5">
    <w:name w:val="font5"/>
    <w:basedOn w:val="a"/>
    <w:rsid w:val="00DC0113"/>
    <w:pPr>
      <w:spacing w:before="100" w:beforeAutospacing="1" w:after="100" w:afterAutospacing="1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font6">
    <w:name w:val="font6"/>
    <w:basedOn w:val="a"/>
    <w:rsid w:val="00DC011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DC011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a"/>
    <w:rsid w:val="00DC0113"/>
    <w:pP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24"/>
      <w:szCs w:val="24"/>
    </w:rPr>
  </w:style>
  <w:style w:type="paragraph" w:customStyle="1" w:styleId="xl25">
    <w:name w:val="xl25"/>
    <w:basedOn w:val="a"/>
    <w:rsid w:val="00DC0113"/>
    <w:pPr>
      <w:spacing w:before="100" w:beforeAutospacing="1" w:after="100" w:afterAutospacing="1" w:line="240" w:lineRule="auto"/>
    </w:pPr>
    <w:rPr>
      <w:rFonts w:ascii="Courier New" w:hAnsi="Courier New" w:cs="Courier New"/>
      <w:sz w:val="24"/>
      <w:szCs w:val="24"/>
    </w:rPr>
  </w:style>
  <w:style w:type="paragraph" w:customStyle="1" w:styleId="xl26">
    <w:name w:val="xl26"/>
    <w:basedOn w:val="a"/>
    <w:rsid w:val="00DC0113"/>
    <w:pPr>
      <w:spacing w:before="100" w:beforeAutospacing="1" w:after="100" w:afterAutospacing="1" w:line="240" w:lineRule="auto"/>
      <w:jc w:val="right"/>
    </w:pPr>
    <w:rPr>
      <w:rFonts w:ascii="Courier New" w:hAnsi="Courier New" w:cs="Courier New"/>
      <w:b/>
      <w:bCs/>
      <w:sz w:val="24"/>
      <w:szCs w:val="24"/>
    </w:rPr>
  </w:style>
  <w:style w:type="paragraph" w:customStyle="1" w:styleId="xl27">
    <w:name w:val="xl27"/>
    <w:basedOn w:val="a"/>
    <w:rsid w:val="00DC0113"/>
    <w:pPr>
      <w:spacing w:before="100" w:beforeAutospacing="1" w:after="100" w:afterAutospacing="1" w:line="240" w:lineRule="auto"/>
    </w:pPr>
    <w:rPr>
      <w:rFonts w:ascii="Courier New" w:hAnsi="Courier New" w:cs="Courier New"/>
      <w:sz w:val="24"/>
      <w:szCs w:val="24"/>
    </w:rPr>
  </w:style>
  <w:style w:type="paragraph" w:customStyle="1" w:styleId="xl28">
    <w:name w:val="xl28"/>
    <w:basedOn w:val="a"/>
    <w:rsid w:val="00DC0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29">
    <w:name w:val="xl29"/>
    <w:basedOn w:val="a"/>
    <w:rsid w:val="00DC0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30">
    <w:name w:val="xl30"/>
    <w:basedOn w:val="a"/>
    <w:rsid w:val="00DC01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31">
    <w:name w:val="xl31"/>
    <w:basedOn w:val="a"/>
    <w:rsid w:val="00DC01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32">
    <w:name w:val="xl32"/>
    <w:basedOn w:val="a"/>
    <w:rsid w:val="00DC01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33">
    <w:name w:val="xl33"/>
    <w:basedOn w:val="a"/>
    <w:rsid w:val="00DC01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34">
    <w:name w:val="xl34"/>
    <w:basedOn w:val="a"/>
    <w:rsid w:val="00DC0113"/>
    <w:pPr>
      <w:spacing w:before="100" w:beforeAutospacing="1" w:after="100" w:afterAutospacing="1" w:line="240" w:lineRule="auto"/>
    </w:pPr>
    <w:rPr>
      <w:rFonts w:ascii="Courier New" w:hAnsi="Courier New" w:cs="Courier New"/>
      <w:b/>
      <w:bCs/>
      <w:sz w:val="24"/>
      <w:szCs w:val="24"/>
    </w:rPr>
  </w:style>
  <w:style w:type="paragraph" w:customStyle="1" w:styleId="xl35">
    <w:name w:val="xl35"/>
    <w:basedOn w:val="a"/>
    <w:rsid w:val="00DC0113"/>
    <w:pP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24"/>
      <w:szCs w:val="24"/>
    </w:rPr>
  </w:style>
  <w:style w:type="paragraph" w:customStyle="1" w:styleId="xl36">
    <w:name w:val="xl36"/>
    <w:basedOn w:val="a"/>
    <w:rsid w:val="00DC011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ourier New" w:hAnsi="Courier New" w:cs="Courier New"/>
      <w:b/>
      <w:bCs/>
      <w:sz w:val="24"/>
      <w:szCs w:val="24"/>
    </w:rPr>
  </w:style>
  <w:style w:type="paragraph" w:customStyle="1" w:styleId="xl37">
    <w:name w:val="xl37"/>
    <w:basedOn w:val="a"/>
    <w:rsid w:val="00DC0113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b/>
      <w:bCs/>
      <w:sz w:val="24"/>
      <w:szCs w:val="24"/>
    </w:rPr>
  </w:style>
  <w:style w:type="paragraph" w:customStyle="1" w:styleId="xl38">
    <w:name w:val="xl38"/>
    <w:basedOn w:val="a"/>
    <w:rsid w:val="00DC0113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24"/>
      <w:szCs w:val="24"/>
    </w:rPr>
  </w:style>
  <w:style w:type="paragraph" w:customStyle="1" w:styleId="xl39">
    <w:name w:val="xl39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ourier New" w:hAnsi="Courier New" w:cs="Courier New"/>
      <w:sz w:val="24"/>
      <w:szCs w:val="24"/>
    </w:rPr>
  </w:style>
  <w:style w:type="paragraph" w:customStyle="1" w:styleId="xl40">
    <w:name w:val="xl40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24"/>
      <w:szCs w:val="24"/>
    </w:rPr>
  </w:style>
  <w:style w:type="paragraph" w:customStyle="1" w:styleId="xl41">
    <w:name w:val="xl41"/>
    <w:basedOn w:val="a"/>
    <w:rsid w:val="00DC011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ourier New" w:hAnsi="Courier New" w:cs="Courier New"/>
      <w:sz w:val="24"/>
      <w:szCs w:val="24"/>
    </w:rPr>
  </w:style>
  <w:style w:type="paragraph" w:customStyle="1" w:styleId="xl42">
    <w:name w:val="xl42"/>
    <w:basedOn w:val="a"/>
    <w:rsid w:val="00DC0113"/>
    <w:pP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43">
    <w:name w:val="xl43"/>
    <w:basedOn w:val="a"/>
    <w:rsid w:val="00DC0113"/>
    <w:pP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44">
    <w:name w:val="xl44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45">
    <w:name w:val="xl45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46">
    <w:name w:val="xl46"/>
    <w:basedOn w:val="a"/>
    <w:rsid w:val="00DC0113"/>
    <w:pP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47">
    <w:name w:val="xl47"/>
    <w:basedOn w:val="a"/>
    <w:rsid w:val="00DC0113"/>
    <w:pP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48">
    <w:name w:val="xl48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49">
    <w:name w:val="xl49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50">
    <w:name w:val="xl50"/>
    <w:basedOn w:val="a"/>
    <w:rsid w:val="00DC01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51">
    <w:name w:val="xl51"/>
    <w:basedOn w:val="a"/>
    <w:rsid w:val="00DC01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52">
    <w:name w:val="xl52"/>
    <w:basedOn w:val="a"/>
    <w:rsid w:val="00DC0113"/>
    <w:pPr>
      <w:spacing w:before="100" w:beforeAutospacing="1" w:after="100" w:afterAutospacing="1" w:line="240" w:lineRule="auto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53">
    <w:name w:val="xl53"/>
    <w:basedOn w:val="a"/>
    <w:rsid w:val="00DC0113"/>
    <w:pPr>
      <w:spacing w:before="100" w:beforeAutospacing="1" w:after="100" w:afterAutospacing="1" w:line="240" w:lineRule="auto"/>
      <w:jc w:val="right"/>
      <w:textAlignment w:val="center"/>
    </w:pPr>
    <w:rPr>
      <w:rFonts w:ascii="Courier New" w:hAnsi="Courier New" w:cs="Courier New"/>
      <w:sz w:val="24"/>
      <w:szCs w:val="24"/>
    </w:rPr>
  </w:style>
  <w:style w:type="paragraph" w:customStyle="1" w:styleId="xl54">
    <w:name w:val="xl54"/>
    <w:basedOn w:val="a"/>
    <w:rsid w:val="00DC0113"/>
    <w:pPr>
      <w:spacing w:before="100" w:beforeAutospacing="1" w:after="100" w:afterAutospacing="1" w:line="240" w:lineRule="auto"/>
      <w:ind w:firstLineChars="900" w:firstLine="900"/>
    </w:pPr>
    <w:rPr>
      <w:rFonts w:ascii="Courier New" w:hAnsi="Courier New" w:cs="Courier New"/>
      <w:sz w:val="24"/>
      <w:szCs w:val="24"/>
    </w:rPr>
  </w:style>
  <w:style w:type="paragraph" w:customStyle="1" w:styleId="xl55">
    <w:name w:val="xl55"/>
    <w:basedOn w:val="a"/>
    <w:rsid w:val="00DC01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56">
    <w:name w:val="xl56"/>
    <w:basedOn w:val="a"/>
    <w:rsid w:val="00DC01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57">
    <w:name w:val="xl57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ourier New" w:hAnsi="Courier New" w:cs="Courier New"/>
      <w:b/>
      <w:bCs/>
      <w:sz w:val="24"/>
      <w:szCs w:val="24"/>
    </w:rPr>
  </w:style>
  <w:style w:type="paragraph" w:customStyle="1" w:styleId="xl58">
    <w:name w:val="xl58"/>
    <w:basedOn w:val="a"/>
    <w:rsid w:val="00DC011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b/>
      <w:bCs/>
      <w:sz w:val="24"/>
      <w:szCs w:val="24"/>
    </w:rPr>
  </w:style>
  <w:style w:type="paragraph" w:customStyle="1" w:styleId="xl59">
    <w:name w:val="xl59"/>
    <w:basedOn w:val="a"/>
    <w:rsid w:val="00DC0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60">
    <w:name w:val="xl60"/>
    <w:basedOn w:val="a"/>
    <w:rsid w:val="00DC0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character" w:styleId="ad">
    <w:name w:val="page number"/>
    <w:basedOn w:val="a0"/>
    <w:rsid w:val="00DC0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gr_1\&#1056;&#1072;&#1073;&#1086;&#1095;&#1080;&#1081;%20&#1089;&#1090;&#1086;&#1083;\&#1058;&#1054;&#1052;-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E5A5-7AEA-4593-9F31-946C6E61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ТОМ-1</Template>
  <TotalTime>668</TotalTime>
  <Pages>98</Pages>
  <Words>14425</Words>
  <Characters>82227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</Company>
  <LinksUpToDate>false</LinksUpToDate>
  <CharactersWithSpaces>96460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migr_1</dc:creator>
  <cp:keywords/>
  <dc:description/>
  <cp:lastModifiedBy>migr_1</cp:lastModifiedBy>
  <cp:revision>67</cp:revision>
  <cp:lastPrinted>2012-04-23T11:14:00Z</cp:lastPrinted>
  <dcterms:created xsi:type="dcterms:W3CDTF">2012-05-05T08:34:00Z</dcterms:created>
  <dcterms:modified xsi:type="dcterms:W3CDTF">2012-06-05T08:32:00Z</dcterms:modified>
</cp:coreProperties>
</file>